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620" w:rsidRPr="000A5171" w:rsidRDefault="003D1620" w:rsidP="00D014A7">
      <w:pPr>
        <w:jc w:val="center"/>
        <w:rPr>
          <w:rFonts w:ascii="宋体"/>
          <w:b/>
          <w:sz w:val="44"/>
          <w:szCs w:val="44"/>
        </w:rPr>
      </w:pPr>
      <w:r w:rsidRPr="000A5171">
        <w:rPr>
          <w:rFonts w:ascii="宋体" w:hAnsi="宋体" w:hint="eastAsia"/>
          <w:b/>
          <w:sz w:val="44"/>
          <w:szCs w:val="44"/>
        </w:rPr>
        <w:t>农业系列高级职称评审材料要求</w:t>
      </w:r>
    </w:p>
    <w:p w:rsidR="003D1620" w:rsidRPr="00D36697" w:rsidRDefault="003D1620" w:rsidP="00D014A7">
      <w:pPr>
        <w:jc w:val="center"/>
        <w:rPr>
          <w:rFonts w:ascii="楷体" w:eastAsia="楷体" w:hAnsi="楷体"/>
          <w:sz w:val="28"/>
          <w:szCs w:val="28"/>
        </w:rPr>
      </w:pPr>
    </w:p>
    <w:p w:rsidR="003D1620" w:rsidRPr="00AF474B" w:rsidRDefault="003D1620" w:rsidP="009C3F95">
      <w:pPr>
        <w:ind w:firstLineChars="200" w:firstLine="640"/>
        <w:rPr>
          <w:rFonts w:ascii="黑体" w:eastAsia="黑体"/>
          <w:sz w:val="32"/>
          <w:szCs w:val="32"/>
        </w:rPr>
      </w:pPr>
      <w:r w:rsidRPr="00AF474B">
        <w:rPr>
          <w:rFonts w:ascii="黑体" w:eastAsia="黑体" w:hint="eastAsia"/>
          <w:sz w:val="32"/>
          <w:szCs w:val="32"/>
        </w:rPr>
        <w:t>一、</w:t>
      </w:r>
      <w:r>
        <w:rPr>
          <w:rFonts w:ascii="黑体" w:eastAsia="黑体" w:hint="eastAsia"/>
          <w:sz w:val="32"/>
          <w:szCs w:val="32"/>
        </w:rPr>
        <w:t>个人</w:t>
      </w:r>
      <w:r w:rsidRPr="00AF474B">
        <w:rPr>
          <w:rFonts w:ascii="黑体" w:eastAsia="黑体" w:hint="eastAsia"/>
          <w:sz w:val="32"/>
          <w:szCs w:val="32"/>
        </w:rPr>
        <w:t>述职报告要求</w:t>
      </w:r>
    </w:p>
    <w:p w:rsidR="003D1620" w:rsidRPr="00AF474B" w:rsidRDefault="003D1620" w:rsidP="009C3F95">
      <w:pPr>
        <w:ind w:firstLineChars="200" w:firstLine="640"/>
        <w:rPr>
          <w:rFonts w:ascii="仿宋_GB2312" w:eastAsia="仿宋_GB2312"/>
          <w:sz w:val="32"/>
          <w:szCs w:val="32"/>
        </w:rPr>
      </w:pPr>
      <w:r>
        <w:rPr>
          <w:rFonts w:ascii="仿宋_GB2312" w:eastAsia="仿宋_GB2312" w:hint="eastAsia"/>
          <w:sz w:val="32"/>
          <w:szCs w:val="32"/>
        </w:rPr>
        <w:t>个人</w:t>
      </w:r>
      <w:r w:rsidRPr="00AF474B">
        <w:rPr>
          <w:rFonts w:ascii="仿宋_GB2312" w:eastAsia="仿宋_GB2312" w:hint="eastAsia"/>
          <w:sz w:val="32"/>
          <w:szCs w:val="32"/>
        </w:rPr>
        <w:t>述职报告用</w:t>
      </w:r>
      <w:r w:rsidRPr="00AF474B">
        <w:rPr>
          <w:rFonts w:ascii="仿宋_GB2312" w:eastAsia="仿宋_GB2312"/>
          <w:sz w:val="32"/>
          <w:szCs w:val="32"/>
        </w:rPr>
        <w:t>A4</w:t>
      </w:r>
      <w:r w:rsidRPr="00AF474B">
        <w:rPr>
          <w:rFonts w:ascii="仿宋_GB2312" w:eastAsia="仿宋_GB2312" w:hint="eastAsia"/>
          <w:sz w:val="32"/>
          <w:szCs w:val="32"/>
        </w:rPr>
        <w:t>纸双面打印</w:t>
      </w:r>
      <w:r w:rsidRPr="00AF474B">
        <w:rPr>
          <w:rFonts w:ascii="仿宋_GB2312" w:eastAsia="仿宋_GB2312"/>
          <w:sz w:val="32"/>
          <w:szCs w:val="32"/>
        </w:rPr>
        <w:t>5</w:t>
      </w:r>
      <w:r w:rsidRPr="00AF474B">
        <w:rPr>
          <w:rFonts w:ascii="仿宋_GB2312" w:eastAsia="仿宋_GB2312" w:hint="eastAsia"/>
          <w:sz w:val="32"/>
          <w:szCs w:val="32"/>
        </w:rPr>
        <w:t>份，</w:t>
      </w:r>
      <w:r w:rsidRPr="00AF474B">
        <w:rPr>
          <w:rFonts w:ascii="仿宋_GB2312" w:eastAsia="仿宋_GB2312"/>
          <w:sz w:val="32"/>
          <w:szCs w:val="32"/>
        </w:rPr>
        <w:t>1</w:t>
      </w:r>
      <w:r w:rsidRPr="00AF474B">
        <w:rPr>
          <w:rFonts w:ascii="仿宋_GB2312" w:eastAsia="仿宋_GB2312" w:hint="eastAsia"/>
          <w:sz w:val="32"/>
          <w:szCs w:val="32"/>
        </w:rPr>
        <w:t>份装订在</w:t>
      </w:r>
      <w:r>
        <w:rPr>
          <w:rFonts w:ascii="仿宋_GB2312" w:eastAsia="仿宋_GB2312" w:hint="eastAsia"/>
          <w:sz w:val="32"/>
          <w:szCs w:val="32"/>
        </w:rPr>
        <w:t>职称</w:t>
      </w:r>
      <w:r w:rsidRPr="00AF474B">
        <w:rPr>
          <w:rFonts w:ascii="仿宋_GB2312" w:eastAsia="仿宋_GB2312" w:hint="eastAsia"/>
          <w:sz w:val="32"/>
          <w:szCs w:val="32"/>
        </w:rPr>
        <w:t>评审材料中，另</w:t>
      </w:r>
      <w:r w:rsidRPr="00AF474B">
        <w:rPr>
          <w:rFonts w:ascii="仿宋_GB2312" w:eastAsia="仿宋_GB2312"/>
          <w:sz w:val="32"/>
          <w:szCs w:val="32"/>
        </w:rPr>
        <w:t>4</w:t>
      </w:r>
      <w:r w:rsidRPr="00AF474B">
        <w:rPr>
          <w:rFonts w:ascii="仿宋_GB2312" w:eastAsia="仿宋_GB2312" w:hint="eastAsia"/>
          <w:sz w:val="32"/>
          <w:szCs w:val="32"/>
        </w:rPr>
        <w:t>份不需装订直接放入职称材料档案袋中。格式如下：</w:t>
      </w:r>
    </w:p>
    <w:p w:rsidR="003D1620" w:rsidRPr="00AF474B" w:rsidRDefault="003D1620" w:rsidP="00D014A7">
      <w:pPr>
        <w:jc w:val="center"/>
        <w:rPr>
          <w:b/>
          <w:sz w:val="32"/>
          <w:szCs w:val="32"/>
        </w:rPr>
      </w:pPr>
      <w:r w:rsidRPr="00AF474B">
        <w:rPr>
          <w:rFonts w:hint="eastAsia"/>
          <w:b/>
          <w:sz w:val="32"/>
          <w:szCs w:val="32"/>
        </w:rPr>
        <w:t>述</w:t>
      </w:r>
      <w:r w:rsidRPr="00AF474B">
        <w:rPr>
          <w:b/>
          <w:sz w:val="32"/>
          <w:szCs w:val="32"/>
        </w:rPr>
        <w:t xml:space="preserve">  </w:t>
      </w:r>
      <w:r w:rsidRPr="00AF474B">
        <w:rPr>
          <w:rFonts w:hint="eastAsia"/>
          <w:b/>
          <w:sz w:val="32"/>
          <w:szCs w:val="32"/>
        </w:rPr>
        <w:t>职</w:t>
      </w:r>
      <w:r w:rsidRPr="00AF474B">
        <w:rPr>
          <w:b/>
          <w:sz w:val="32"/>
          <w:szCs w:val="32"/>
        </w:rPr>
        <w:t xml:space="preserve">  </w:t>
      </w:r>
      <w:r w:rsidRPr="00AF474B">
        <w:rPr>
          <w:rFonts w:hint="eastAsia"/>
          <w:b/>
          <w:sz w:val="32"/>
          <w:szCs w:val="32"/>
        </w:rPr>
        <w:t>报</w:t>
      </w:r>
      <w:r w:rsidRPr="00AF474B">
        <w:rPr>
          <w:b/>
          <w:sz w:val="32"/>
          <w:szCs w:val="32"/>
        </w:rPr>
        <w:t xml:space="preserve">  </w:t>
      </w:r>
      <w:r w:rsidRPr="00AF474B">
        <w:rPr>
          <w:rFonts w:hint="eastAsia"/>
          <w:b/>
          <w:sz w:val="32"/>
          <w:szCs w:val="32"/>
        </w:rPr>
        <w:t>告</w:t>
      </w:r>
    </w:p>
    <w:p w:rsidR="003D1620" w:rsidRPr="00AF474B" w:rsidRDefault="003D1620" w:rsidP="00D014A7">
      <w:pPr>
        <w:jc w:val="center"/>
        <w:rPr>
          <w:b/>
          <w:sz w:val="32"/>
          <w:szCs w:val="32"/>
        </w:rPr>
      </w:pPr>
    </w:p>
    <w:p w:rsidR="003D1620" w:rsidRPr="00AF474B" w:rsidRDefault="003D1620" w:rsidP="009C3F95">
      <w:pPr>
        <w:spacing w:line="360" w:lineRule="exact"/>
        <w:ind w:firstLineChars="300" w:firstLine="960"/>
        <w:rPr>
          <w:rFonts w:ascii="宋体"/>
          <w:sz w:val="32"/>
          <w:szCs w:val="32"/>
          <w:u w:val="single"/>
        </w:rPr>
      </w:pPr>
      <w:r w:rsidRPr="00AF474B">
        <w:rPr>
          <w:rFonts w:ascii="宋体" w:hAnsi="宋体" w:hint="eastAsia"/>
          <w:sz w:val="32"/>
          <w:szCs w:val="32"/>
        </w:rPr>
        <w:t>姓名：</w:t>
      </w:r>
      <w:r w:rsidRPr="00AF474B">
        <w:rPr>
          <w:rFonts w:ascii="宋体" w:hAnsi="宋体"/>
          <w:sz w:val="32"/>
          <w:szCs w:val="32"/>
          <w:u w:val="single"/>
        </w:rPr>
        <w:t xml:space="preserve">           </w:t>
      </w:r>
      <w:r w:rsidRPr="00AF474B">
        <w:rPr>
          <w:rFonts w:ascii="宋体" w:hAnsi="宋体"/>
          <w:sz w:val="32"/>
          <w:szCs w:val="32"/>
        </w:rPr>
        <w:t xml:space="preserve">    </w:t>
      </w:r>
      <w:r w:rsidRPr="00AF474B">
        <w:rPr>
          <w:rFonts w:ascii="宋体" w:hAnsi="宋体" w:hint="eastAsia"/>
          <w:sz w:val="32"/>
          <w:szCs w:val="32"/>
        </w:rPr>
        <w:t>单位：</w:t>
      </w:r>
      <w:r w:rsidRPr="00AF474B">
        <w:rPr>
          <w:rFonts w:ascii="宋体" w:hAnsi="宋体"/>
          <w:sz w:val="32"/>
          <w:szCs w:val="32"/>
          <w:u w:val="single"/>
        </w:rPr>
        <w:t xml:space="preserve">                      </w:t>
      </w:r>
    </w:p>
    <w:p w:rsidR="003D1620" w:rsidRPr="00AF474B" w:rsidRDefault="003D1620" w:rsidP="00D014A7">
      <w:pPr>
        <w:rPr>
          <w:rFonts w:ascii="仿宋" w:eastAsia="仿宋" w:hAnsi="仿宋"/>
          <w:sz w:val="32"/>
          <w:szCs w:val="32"/>
        </w:rPr>
      </w:pPr>
    </w:p>
    <w:p w:rsidR="003D1620" w:rsidRPr="00AF474B" w:rsidRDefault="003D1620" w:rsidP="009C3F95">
      <w:pPr>
        <w:pStyle w:val="BodyTextIndent"/>
        <w:rPr>
          <w:rFonts w:hAnsi="仿宋"/>
          <w:szCs w:val="32"/>
        </w:rPr>
      </w:pPr>
      <w:r>
        <w:rPr>
          <w:rFonts w:hAnsi="仿宋" w:hint="eastAsia"/>
          <w:szCs w:val="32"/>
        </w:rPr>
        <w:t>个人</w:t>
      </w:r>
      <w:r w:rsidRPr="00AF474B">
        <w:rPr>
          <w:rFonts w:hAnsi="仿宋" w:hint="eastAsia"/>
          <w:szCs w:val="32"/>
        </w:rPr>
        <w:t>述职报告主要写自己任现职以来所做的专业技术工作，取得过哪些成就，提出过什么重要建议，解决过哪些技术难题，获得了哪些成果，发表了哪些论著，对今后工作有何设想和建议，今后努力方向等。字数</w:t>
      </w:r>
      <w:r w:rsidRPr="00AF474B">
        <w:rPr>
          <w:rFonts w:hAnsi="仿宋"/>
          <w:szCs w:val="32"/>
        </w:rPr>
        <w:t>3000</w:t>
      </w:r>
      <w:r w:rsidRPr="00AF474B">
        <w:rPr>
          <w:rFonts w:hAnsi="仿宋" w:hint="eastAsia"/>
          <w:szCs w:val="32"/>
        </w:rPr>
        <w:t>字左右。</w:t>
      </w:r>
    </w:p>
    <w:p w:rsidR="003D1620" w:rsidRPr="00AF474B" w:rsidRDefault="003D1620" w:rsidP="00D014A7">
      <w:pPr>
        <w:ind w:firstLine="630"/>
        <w:rPr>
          <w:rFonts w:ascii="黑体" w:eastAsia="黑体"/>
          <w:sz w:val="32"/>
          <w:szCs w:val="32"/>
        </w:rPr>
      </w:pPr>
      <w:r w:rsidRPr="00AF474B">
        <w:rPr>
          <w:rFonts w:ascii="黑体" w:eastAsia="黑体" w:hint="eastAsia"/>
          <w:sz w:val="32"/>
          <w:szCs w:val="32"/>
        </w:rPr>
        <w:t>二、工作成果及业绩情况证明材料要求</w:t>
      </w:r>
    </w:p>
    <w:p w:rsidR="003D1620" w:rsidRPr="00AF474B" w:rsidRDefault="003D1620" w:rsidP="00D014A7">
      <w:pPr>
        <w:ind w:firstLine="630"/>
        <w:rPr>
          <w:rFonts w:ascii="仿宋_GB2312" w:eastAsia="仿宋_GB2312"/>
          <w:sz w:val="32"/>
          <w:szCs w:val="32"/>
        </w:rPr>
      </w:pPr>
      <w:r w:rsidRPr="00AF474B">
        <w:rPr>
          <w:rFonts w:ascii="仿宋_GB2312" w:eastAsia="仿宋_GB2312" w:hint="eastAsia"/>
          <w:sz w:val="32"/>
          <w:szCs w:val="32"/>
        </w:rPr>
        <w:t>仅限提供任中级职称以来完成的工作成果和获得业绩的证明材料。成果和业绩必须是申报者本人直接参与，奖励证书或成果证明中的名单必须是申报者本人（凡只有单位名称的，不计算为本人成果或业绩，勿复印装袋），要求完整清晰地复印原件（须有验证人签名，并加盖单位公章）。所有复印件在装订时，一律按照由远至近的时间顺序排列。</w:t>
      </w:r>
    </w:p>
    <w:p w:rsidR="003D1620" w:rsidRPr="00AF474B" w:rsidRDefault="003D1620" w:rsidP="00D014A7">
      <w:pPr>
        <w:ind w:firstLine="630"/>
        <w:rPr>
          <w:rFonts w:ascii="黑体" w:eastAsia="黑体"/>
          <w:sz w:val="32"/>
          <w:szCs w:val="32"/>
        </w:rPr>
      </w:pPr>
      <w:r w:rsidRPr="00AF474B">
        <w:rPr>
          <w:rFonts w:ascii="黑体" w:eastAsia="黑体" w:hint="eastAsia"/>
          <w:sz w:val="32"/>
          <w:szCs w:val="32"/>
        </w:rPr>
        <w:t>三、参评论文（论文代表作）要求</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hint="eastAsia"/>
          <w:sz w:val="32"/>
          <w:szCs w:val="32"/>
        </w:rPr>
        <w:t>申报者须且只需指定</w:t>
      </w:r>
      <w:r w:rsidRPr="00AF474B">
        <w:rPr>
          <w:rFonts w:ascii="仿宋_GB2312" w:eastAsia="仿宋_GB2312"/>
          <w:sz w:val="32"/>
          <w:szCs w:val="32"/>
        </w:rPr>
        <w:t>1</w:t>
      </w:r>
      <w:r w:rsidRPr="00AF474B">
        <w:rPr>
          <w:rFonts w:ascii="仿宋_GB2312" w:eastAsia="仿宋_GB2312" w:hint="eastAsia"/>
          <w:sz w:val="32"/>
          <w:szCs w:val="32"/>
        </w:rPr>
        <w:t>篇参评论文，论文内容须与本人申报的专业和从事岗位工作密切相关。</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hint="eastAsia"/>
          <w:sz w:val="32"/>
          <w:szCs w:val="32"/>
        </w:rPr>
        <w:t>省市两级申报者的参评论文，申报人必须是第一作者，并在</w:t>
      </w:r>
      <w:r w:rsidRPr="00AF474B">
        <w:rPr>
          <w:rFonts w:ascii="仿宋_GB2312" w:eastAsia="仿宋_GB2312" w:hAnsi="??" w:hint="eastAsia"/>
          <w:sz w:val="32"/>
          <w:szCs w:val="32"/>
        </w:rPr>
        <w:t>有国际国内统一标准刊号</w:t>
      </w:r>
      <w:r w:rsidRPr="00AF474B">
        <w:rPr>
          <w:rFonts w:ascii="仿宋_GB2312" w:eastAsia="仿宋_GB2312" w:hAnsi="??"/>
          <w:sz w:val="32"/>
          <w:szCs w:val="32"/>
        </w:rPr>
        <w:t>ISSN</w:t>
      </w:r>
      <w:r w:rsidRPr="00AF474B">
        <w:rPr>
          <w:rFonts w:ascii="仿宋_GB2312" w:eastAsia="仿宋_GB2312" w:hAnsi="??" w:hint="eastAsia"/>
          <w:sz w:val="32"/>
          <w:szCs w:val="32"/>
        </w:rPr>
        <w:t>、</w:t>
      </w:r>
      <w:r w:rsidRPr="00AF474B">
        <w:rPr>
          <w:rFonts w:ascii="仿宋_GB2312" w:eastAsia="仿宋_GB2312" w:hAnsi="??"/>
          <w:sz w:val="32"/>
          <w:szCs w:val="32"/>
        </w:rPr>
        <w:t>CN</w:t>
      </w:r>
      <w:r w:rsidRPr="00AF474B">
        <w:rPr>
          <w:rFonts w:ascii="仿宋_GB2312" w:eastAsia="仿宋_GB2312" w:hAnsi="??" w:hint="eastAsia"/>
          <w:sz w:val="32"/>
          <w:szCs w:val="32"/>
        </w:rPr>
        <w:t>的刊物上公开</w:t>
      </w:r>
      <w:r w:rsidRPr="00AF474B">
        <w:rPr>
          <w:rFonts w:ascii="仿宋_GB2312" w:eastAsia="仿宋_GB2312" w:hint="eastAsia"/>
          <w:sz w:val="32"/>
          <w:szCs w:val="32"/>
        </w:rPr>
        <w:t>发表。县及县以下单位申报者的参评论文，可不公开发表。若是公开发表的论文，必须是第一、二作者或是通讯作者；若是没有公开发表的论文，可提供</w:t>
      </w:r>
      <w:r w:rsidRPr="00AF474B">
        <w:rPr>
          <w:rFonts w:ascii="仿宋_GB2312" w:eastAsia="仿宋_GB2312"/>
          <w:sz w:val="32"/>
          <w:szCs w:val="32"/>
        </w:rPr>
        <w:t>1</w:t>
      </w:r>
      <w:r w:rsidRPr="00AF474B">
        <w:rPr>
          <w:rFonts w:ascii="仿宋_GB2312" w:eastAsia="仿宋_GB2312" w:hint="eastAsia"/>
          <w:sz w:val="32"/>
          <w:szCs w:val="32"/>
        </w:rPr>
        <w:t>篇由本人独自撰写、经单位审核属实且不少于</w:t>
      </w:r>
      <w:r w:rsidRPr="00AF474B">
        <w:rPr>
          <w:rFonts w:ascii="仿宋_GB2312" w:eastAsia="仿宋_GB2312"/>
          <w:sz w:val="32"/>
          <w:szCs w:val="32"/>
        </w:rPr>
        <w:t>5000</w:t>
      </w:r>
      <w:r w:rsidRPr="00AF474B">
        <w:rPr>
          <w:rFonts w:ascii="仿宋_GB2312" w:eastAsia="仿宋_GB2312" w:hint="eastAsia"/>
          <w:sz w:val="32"/>
          <w:szCs w:val="32"/>
        </w:rPr>
        <w:t>字的专业工作研究文章或科研成果分析文章作为参评论文。</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hint="eastAsia"/>
          <w:sz w:val="32"/>
          <w:szCs w:val="32"/>
        </w:rPr>
        <w:t>公开发表的参评论文，申报人要在当期刊物封面右上角以醒目字体标明“参评论文”字样，目录页和正文页的标题、作者姓名以下划线标注。未公开发表的参评论文，申报人同样需要在论文打印件首页右上角以醒目字体标明“参评论文”字样，并加盖单位公章和验证人签名。</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hint="eastAsia"/>
          <w:sz w:val="32"/>
          <w:szCs w:val="32"/>
        </w:rPr>
        <w:t>同时，各级申报者都必须额外再提供两份隐去作者姓名、单位名称等个人信息的参评论文复印件（无需个人或单位签字、盖章）用于论文盲审，不需装订，单独放入材料袋中。</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hint="eastAsia"/>
          <w:sz w:val="32"/>
          <w:szCs w:val="32"/>
        </w:rPr>
        <w:t>参评论文之外的著作、</w:t>
      </w:r>
      <w:r>
        <w:rPr>
          <w:rFonts w:ascii="仿宋_GB2312" w:eastAsia="仿宋_GB2312" w:hint="eastAsia"/>
          <w:sz w:val="32"/>
          <w:szCs w:val="32"/>
        </w:rPr>
        <w:t>论文、参编教材等一概不需原件，只需复印封面、目录页和正文内容，</w:t>
      </w:r>
      <w:r w:rsidRPr="00AF474B">
        <w:rPr>
          <w:rFonts w:ascii="仿宋_GB2312" w:eastAsia="仿宋_GB2312" w:hint="eastAsia"/>
          <w:sz w:val="32"/>
          <w:szCs w:val="32"/>
        </w:rPr>
        <w:t>单位验证人签字、盖章后，装订在任职资格评审材料中。</w:t>
      </w:r>
    </w:p>
    <w:p w:rsidR="003D1620" w:rsidRPr="00AF474B" w:rsidRDefault="003D1620" w:rsidP="009C3F95">
      <w:pPr>
        <w:spacing w:line="560" w:lineRule="exact"/>
        <w:ind w:firstLineChars="192" w:firstLine="617"/>
        <w:rPr>
          <w:rFonts w:ascii="黑体" w:eastAsia="黑体"/>
          <w:b/>
          <w:sz w:val="32"/>
          <w:szCs w:val="32"/>
        </w:rPr>
      </w:pPr>
      <w:r w:rsidRPr="00AF474B">
        <w:rPr>
          <w:rFonts w:ascii="黑体" w:eastAsia="黑体" w:hint="eastAsia"/>
          <w:b/>
          <w:sz w:val="32"/>
          <w:szCs w:val="32"/>
        </w:rPr>
        <w:t>四、材料填写、整理和装订要求</w:t>
      </w:r>
    </w:p>
    <w:p w:rsidR="003D1620" w:rsidRPr="00AF474B" w:rsidRDefault="003D1620" w:rsidP="00BA06F8">
      <w:pPr>
        <w:snapToGrid w:val="0"/>
        <w:spacing w:line="620" w:lineRule="exact"/>
        <w:ind w:firstLineChars="200" w:firstLine="643"/>
        <w:rPr>
          <w:rFonts w:ascii="楷体_GB2312" w:eastAsia="楷体_GB2312"/>
          <w:b/>
          <w:sz w:val="32"/>
          <w:szCs w:val="32"/>
        </w:rPr>
      </w:pPr>
      <w:r w:rsidRPr="00AF474B">
        <w:rPr>
          <w:rFonts w:ascii="楷体_GB2312" w:eastAsia="楷体_GB2312" w:hint="eastAsia"/>
          <w:b/>
          <w:sz w:val="32"/>
          <w:szCs w:val="32"/>
        </w:rPr>
        <w:t>（一）资格审查材料种类及要求</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hint="eastAsia"/>
          <w:sz w:val="32"/>
          <w:szCs w:val="32"/>
        </w:rPr>
        <w:t>除省职改办统一规定的材料外，还需提交《农业技术推广服务业绩登记卡》（</w:t>
      </w:r>
      <w:r>
        <w:rPr>
          <w:rFonts w:ascii="仿宋_GB2312" w:eastAsia="仿宋_GB2312" w:hint="eastAsia"/>
          <w:sz w:val="32"/>
          <w:szCs w:val="32"/>
        </w:rPr>
        <w:t>见</w:t>
      </w:r>
      <w:r w:rsidRPr="00AF474B">
        <w:rPr>
          <w:rFonts w:ascii="仿宋_GB2312" w:eastAsia="仿宋_GB2312" w:hint="eastAsia"/>
          <w:sz w:val="32"/>
          <w:szCs w:val="32"/>
        </w:rPr>
        <w:t>附件</w:t>
      </w:r>
      <w:r w:rsidRPr="00AF474B">
        <w:rPr>
          <w:rFonts w:ascii="仿宋_GB2312" w:eastAsia="仿宋_GB2312"/>
          <w:sz w:val="32"/>
          <w:szCs w:val="32"/>
        </w:rPr>
        <w:t>1</w:t>
      </w:r>
      <w:r w:rsidRPr="00AF474B">
        <w:rPr>
          <w:rFonts w:ascii="仿宋_GB2312" w:eastAsia="仿宋_GB2312" w:hint="eastAsia"/>
          <w:sz w:val="32"/>
          <w:szCs w:val="32"/>
        </w:rPr>
        <w:t>，仅限分支专业为农技推广的</w:t>
      </w:r>
      <w:r>
        <w:rPr>
          <w:rFonts w:ascii="仿宋_GB2312" w:eastAsia="仿宋_GB2312" w:hint="eastAsia"/>
          <w:sz w:val="32"/>
          <w:szCs w:val="32"/>
        </w:rPr>
        <w:t>申报人员）和</w:t>
      </w:r>
      <w:r w:rsidRPr="00AF474B">
        <w:rPr>
          <w:rFonts w:ascii="仿宋_GB2312" w:eastAsia="仿宋_GB2312" w:hint="eastAsia"/>
          <w:sz w:val="32"/>
          <w:szCs w:val="32"/>
        </w:rPr>
        <w:t>《量化考核表》</w:t>
      </w:r>
      <w:r>
        <w:rPr>
          <w:rFonts w:ascii="仿宋_GB2312" w:eastAsia="仿宋_GB2312" w:hint="eastAsia"/>
          <w:sz w:val="32"/>
          <w:szCs w:val="32"/>
        </w:rPr>
        <w:t>（见</w:t>
      </w:r>
      <w:r w:rsidRPr="00AF474B">
        <w:rPr>
          <w:rFonts w:ascii="仿宋_GB2312" w:eastAsia="仿宋_GB2312" w:hint="eastAsia"/>
          <w:sz w:val="32"/>
          <w:szCs w:val="32"/>
        </w:rPr>
        <w:t>附件</w:t>
      </w:r>
      <w:r w:rsidRPr="00AF474B">
        <w:rPr>
          <w:rFonts w:ascii="仿宋_GB2312" w:eastAsia="仿宋_GB2312"/>
          <w:sz w:val="32"/>
          <w:szCs w:val="32"/>
        </w:rPr>
        <w:t>2</w:t>
      </w:r>
      <w:r>
        <w:rPr>
          <w:rFonts w:ascii="仿宋_GB2312" w:eastAsia="仿宋_GB2312" w:hint="eastAsia"/>
          <w:sz w:val="32"/>
          <w:szCs w:val="32"/>
        </w:rPr>
        <w:t>，</w:t>
      </w:r>
      <w:r w:rsidRPr="00AF474B">
        <w:rPr>
          <w:rFonts w:ascii="仿宋_GB2312" w:eastAsia="仿宋_GB2312" w:hint="eastAsia"/>
          <w:sz w:val="32"/>
          <w:szCs w:val="32"/>
        </w:rPr>
        <w:t>仅限县及县以下申报副高以上职称的人员</w:t>
      </w:r>
      <w:r>
        <w:rPr>
          <w:rFonts w:ascii="仿宋_GB2312" w:eastAsia="仿宋_GB2312" w:hint="eastAsia"/>
          <w:sz w:val="32"/>
          <w:szCs w:val="32"/>
        </w:rPr>
        <w:t>）。</w:t>
      </w:r>
    </w:p>
    <w:p w:rsidR="003D1620" w:rsidRPr="0058587E" w:rsidRDefault="003D1620" w:rsidP="009C3F95">
      <w:pPr>
        <w:spacing w:line="560" w:lineRule="exact"/>
        <w:ind w:firstLineChars="192" w:firstLine="614"/>
        <w:rPr>
          <w:rFonts w:ascii="楷体_GB2312" w:eastAsia="楷体_GB2312"/>
          <w:sz w:val="32"/>
          <w:szCs w:val="32"/>
        </w:rPr>
      </w:pPr>
      <w:r w:rsidRPr="0058587E">
        <w:rPr>
          <w:rFonts w:ascii="楷体_GB2312" w:eastAsia="楷体_GB2312" w:hint="eastAsia"/>
          <w:sz w:val="32"/>
          <w:szCs w:val="32"/>
        </w:rPr>
        <w:t>（二）评审主要材料种类及要求</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sz w:val="32"/>
          <w:szCs w:val="32"/>
        </w:rPr>
        <w:t>1</w:t>
      </w:r>
      <w:r w:rsidRPr="00AF474B">
        <w:rPr>
          <w:rFonts w:ascii="仿宋_GB2312" w:eastAsia="仿宋_GB2312" w:hint="eastAsia"/>
          <w:sz w:val="32"/>
          <w:szCs w:val="32"/>
        </w:rPr>
        <w:t>、</w:t>
      </w:r>
      <w:r>
        <w:rPr>
          <w:rFonts w:ascii="仿宋_GB2312" w:eastAsia="仿宋_GB2312" w:hint="eastAsia"/>
          <w:sz w:val="32"/>
          <w:szCs w:val="32"/>
        </w:rPr>
        <w:t>《</w:t>
      </w:r>
      <w:r w:rsidRPr="00AF474B">
        <w:rPr>
          <w:rFonts w:ascii="仿宋_GB2312" w:eastAsia="仿宋_GB2312" w:hint="eastAsia"/>
          <w:sz w:val="32"/>
          <w:szCs w:val="32"/>
        </w:rPr>
        <w:t>专业技术</w:t>
      </w:r>
      <w:r w:rsidRPr="00BA06F8">
        <w:rPr>
          <w:rFonts w:ascii="仿宋_GB2312" w:eastAsia="仿宋_GB2312" w:hint="eastAsia"/>
          <w:sz w:val="32"/>
          <w:szCs w:val="32"/>
        </w:rPr>
        <w:t>职称</w:t>
      </w:r>
      <w:r w:rsidRPr="00AF474B">
        <w:rPr>
          <w:rFonts w:ascii="仿宋_GB2312" w:eastAsia="仿宋_GB2312" w:hint="eastAsia"/>
          <w:sz w:val="32"/>
          <w:szCs w:val="32"/>
        </w:rPr>
        <w:t>评审表</w:t>
      </w:r>
      <w:r>
        <w:rPr>
          <w:rFonts w:ascii="仿宋_GB2312" w:eastAsia="仿宋_GB2312" w:hint="eastAsia"/>
          <w:sz w:val="32"/>
          <w:szCs w:val="32"/>
        </w:rPr>
        <w:t>》</w:t>
      </w:r>
      <w:r w:rsidRPr="00AF474B">
        <w:rPr>
          <w:rFonts w:ascii="仿宋_GB2312" w:eastAsia="仿宋_GB2312"/>
          <w:sz w:val="32"/>
          <w:szCs w:val="32"/>
        </w:rPr>
        <w:t>2</w:t>
      </w:r>
      <w:r w:rsidRPr="00AF474B">
        <w:rPr>
          <w:rFonts w:ascii="仿宋_GB2312" w:eastAsia="仿宋_GB2312" w:hint="eastAsia"/>
          <w:sz w:val="32"/>
          <w:szCs w:val="32"/>
        </w:rPr>
        <w:t>份</w:t>
      </w:r>
      <w:r>
        <w:rPr>
          <w:rFonts w:ascii="仿宋_GB2312" w:eastAsia="仿宋_GB2312" w:hint="eastAsia"/>
          <w:sz w:val="32"/>
          <w:szCs w:val="32"/>
        </w:rPr>
        <w:t>（</w:t>
      </w:r>
      <w:r w:rsidRPr="00AF474B">
        <w:rPr>
          <w:rFonts w:ascii="仿宋_GB2312" w:eastAsia="仿宋_GB2312" w:hint="eastAsia"/>
          <w:sz w:val="32"/>
          <w:szCs w:val="32"/>
        </w:rPr>
        <w:t>不装订）</w:t>
      </w:r>
      <w:r>
        <w:rPr>
          <w:rFonts w:ascii="仿宋_GB2312" w:eastAsia="仿宋_GB2312" w:hint="eastAsia"/>
          <w:sz w:val="32"/>
          <w:szCs w:val="32"/>
        </w:rPr>
        <w:t>；</w:t>
      </w:r>
    </w:p>
    <w:p w:rsidR="003D1620" w:rsidRPr="00AF474B" w:rsidRDefault="003D1620" w:rsidP="009C3F95">
      <w:pPr>
        <w:spacing w:line="560" w:lineRule="exact"/>
        <w:ind w:firstLineChars="192" w:firstLine="614"/>
        <w:rPr>
          <w:rFonts w:ascii="仿宋_GB2312" w:eastAsia="仿宋_GB2312"/>
          <w:sz w:val="32"/>
          <w:szCs w:val="32"/>
        </w:rPr>
      </w:pPr>
      <w:r>
        <w:rPr>
          <w:rFonts w:ascii="仿宋_GB2312" w:eastAsia="仿宋_GB2312"/>
          <w:sz w:val="32"/>
          <w:szCs w:val="32"/>
        </w:rPr>
        <w:t>2</w:t>
      </w:r>
      <w:r w:rsidRPr="00AF474B">
        <w:rPr>
          <w:rFonts w:ascii="仿宋_GB2312" w:eastAsia="仿宋_GB2312" w:hint="eastAsia"/>
          <w:sz w:val="32"/>
          <w:szCs w:val="32"/>
        </w:rPr>
        <w:t>、个人述职报告</w:t>
      </w:r>
      <w:r w:rsidRPr="00AF474B">
        <w:rPr>
          <w:rFonts w:ascii="仿宋_GB2312" w:eastAsia="仿宋_GB2312"/>
          <w:sz w:val="32"/>
          <w:szCs w:val="32"/>
        </w:rPr>
        <w:t>5</w:t>
      </w:r>
      <w:r w:rsidRPr="00AF474B">
        <w:rPr>
          <w:rFonts w:ascii="仿宋_GB2312" w:eastAsia="仿宋_GB2312" w:hint="eastAsia"/>
          <w:sz w:val="32"/>
          <w:szCs w:val="32"/>
        </w:rPr>
        <w:t>份（装订</w:t>
      </w:r>
      <w:r w:rsidRPr="00AF474B">
        <w:rPr>
          <w:rFonts w:ascii="仿宋_GB2312" w:eastAsia="仿宋_GB2312"/>
          <w:sz w:val="32"/>
          <w:szCs w:val="32"/>
        </w:rPr>
        <w:t>1</w:t>
      </w:r>
      <w:r w:rsidRPr="00AF474B">
        <w:rPr>
          <w:rFonts w:ascii="仿宋_GB2312" w:eastAsia="仿宋_GB2312" w:hint="eastAsia"/>
          <w:sz w:val="32"/>
          <w:szCs w:val="32"/>
        </w:rPr>
        <w:t>份，其余放档案袋内）</w:t>
      </w:r>
      <w:r>
        <w:rPr>
          <w:rFonts w:ascii="仿宋_GB2312" w:eastAsia="仿宋_GB2312" w:hint="eastAsia"/>
          <w:sz w:val="32"/>
          <w:szCs w:val="32"/>
        </w:rPr>
        <w:t>；</w:t>
      </w:r>
    </w:p>
    <w:p w:rsidR="003D1620" w:rsidRPr="00AF474B" w:rsidRDefault="003D1620" w:rsidP="009C3F95">
      <w:pPr>
        <w:spacing w:line="560" w:lineRule="exact"/>
        <w:ind w:firstLineChars="192" w:firstLine="614"/>
        <w:rPr>
          <w:rFonts w:ascii="仿宋_GB2312" w:eastAsia="仿宋_GB2312"/>
          <w:sz w:val="32"/>
          <w:szCs w:val="32"/>
        </w:rPr>
      </w:pPr>
      <w:r>
        <w:rPr>
          <w:rFonts w:ascii="仿宋_GB2312" w:eastAsia="仿宋_GB2312"/>
          <w:sz w:val="32"/>
          <w:szCs w:val="32"/>
        </w:rPr>
        <w:t>3</w:t>
      </w:r>
      <w:r w:rsidRPr="00AF474B">
        <w:rPr>
          <w:rFonts w:ascii="仿宋_GB2312" w:eastAsia="仿宋_GB2312" w:hint="eastAsia"/>
          <w:sz w:val="32"/>
          <w:szCs w:val="32"/>
        </w:rPr>
        <w:t>、个人述职评议情况表</w:t>
      </w:r>
      <w:r w:rsidRPr="00AF474B">
        <w:rPr>
          <w:rFonts w:ascii="仿宋_GB2312" w:eastAsia="仿宋_GB2312"/>
          <w:sz w:val="32"/>
          <w:szCs w:val="32"/>
        </w:rPr>
        <w:t>1</w:t>
      </w:r>
      <w:r w:rsidRPr="00AF474B">
        <w:rPr>
          <w:rFonts w:ascii="仿宋_GB2312" w:eastAsia="仿宋_GB2312" w:hint="eastAsia"/>
          <w:sz w:val="32"/>
          <w:szCs w:val="32"/>
        </w:rPr>
        <w:t>份</w:t>
      </w:r>
      <w:r>
        <w:rPr>
          <w:rFonts w:ascii="仿宋_GB2312" w:eastAsia="仿宋_GB2312" w:hint="eastAsia"/>
          <w:sz w:val="32"/>
          <w:szCs w:val="32"/>
        </w:rPr>
        <w:t>（</w:t>
      </w:r>
      <w:r w:rsidRPr="00AF474B">
        <w:rPr>
          <w:rFonts w:ascii="仿宋_GB2312" w:eastAsia="仿宋_GB2312" w:hint="eastAsia"/>
          <w:sz w:val="32"/>
          <w:szCs w:val="32"/>
        </w:rPr>
        <w:t>装订）</w:t>
      </w:r>
      <w:r>
        <w:rPr>
          <w:rFonts w:ascii="仿宋_GB2312" w:eastAsia="仿宋_GB2312" w:hint="eastAsia"/>
          <w:sz w:val="32"/>
          <w:szCs w:val="32"/>
        </w:rPr>
        <w:t>；</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sz w:val="32"/>
          <w:szCs w:val="32"/>
        </w:rPr>
        <w:t>4</w:t>
      </w:r>
      <w:r w:rsidRPr="00AF474B">
        <w:rPr>
          <w:rFonts w:ascii="仿宋_GB2312" w:eastAsia="仿宋_GB2312" w:hint="eastAsia"/>
          <w:sz w:val="32"/>
          <w:szCs w:val="32"/>
        </w:rPr>
        <w:t>、《量化考核表》（仅限县及县以下申报副高以上职称的人员）</w:t>
      </w:r>
      <w:r w:rsidRPr="00AF474B">
        <w:rPr>
          <w:rFonts w:ascii="仿宋_GB2312" w:eastAsia="仿宋_GB2312"/>
          <w:sz w:val="32"/>
          <w:szCs w:val="32"/>
        </w:rPr>
        <w:t>1</w:t>
      </w:r>
      <w:r w:rsidRPr="00AF474B">
        <w:rPr>
          <w:rFonts w:ascii="仿宋_GB2312" w:eastAsia="仿宋_GB2312" w:hint="eastAsia"/>
          <w:sz w:val="32"/>
          <w:szCs w:val="32"/>
        </w:rPr>
        <w:t>份</w:t>
      </w:r>
      <w:r w:rsidRPr="00AF474B">
        <w:rPr>
          <w:rFonts w:ascii="仿宋_GB2312" w:eastAsia="仿宋_GB2312"/>
          <w:sz w:val="32"/>
          <w:szCs w:val="32"/>
        </w:rPr>
        <w:t>(</w:t>
      </w:r>
      <w:r>
        <w:rPr>
          <w:rFonts w:ascii="仿宋_GB2312" w:eastAsia="仿宋_GB2312" w:hint="eastAsia"/>
          <w:sz w:val="32"/>
          <w:szCs w:val="32"/>
        </w:rPr>
        <w:t>见</w:t>
      </w:r>
      <w:r w:rsidRPr="00AF474B">
        <w:rPr>
          <w:rFonts w:ascii="仿宋_GB2312" w:eastAsia="仿宋_GB2312" w:hint="eastAsia"/>
          <w:sz w:val="32"/>
          <w:szCs w:val="32"/>
        </w:rPr>
        <w:t>附件</w:t>
      </w:r>
      <w:r w:rsidRPr="00AF474B">
        <w:rPr>
          <w:rFonts w:ascii="仿宋_GB2312" w:eastAsia="仿宋_GB2312"/>
          <w:sz w:val="32"/>
          <w:szCs w:val="32"/>
        </w:rPr>
        <w:t>2</w:t>
      </w:r>
      <w:r>
        <w:rPr>
          <w:rFonts w:ascii="仿宋_GB2312" w:eastAsia="仿宋_GB2312" w:hint="eastAsia"/>
          <w:sz w:val="32"/>
          <w:szCs w:val="32"/>
        </w:rPr>
        <w:t>，</w:t>
      </w:r>
      <w:r w:rsidRPr="00AF474B">
        <w:rPr>
          <w:rFonts w:ascii="仿宋_GB2312" w:eastAsia="仿宋_GB2312" w:hint="eastAsia"/>
          <w:sz w:val="32"/>
          <w:szCs w:val="32"/>
        </w:rPr>
        <w:t>装订</w:t>
      </w:r>
      <w:r w:rsidRPr="00AF474B">
        <w:rPr>
          <w:rFonts w:ascii="仿宋_GB2312" w:eastAsia="仿宋_GB2312"/>
          <w:sz w:val="32"/>
          <w:szCs w:val="32"/>
        </w:rPr>
        <w:t>)</w:t>
      </w:r>
      <w:r>
        <w:rPr>
          <w:rFonts w:ascii="仿宋_GB2312" w:eastAsia="仿宋_GB2312" w:hint="eastAsia"/>
          <w:sz w:val="32"/>
          <w:szCs w:val="32"/>
        </w:rPr>
        <w:t>；</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sz w:val="32"/>
          <w:szCs w:val="32"/>
        </w:rPr>
        <w:t>5</w:t>
      </w:r>
      <w:r w:rsidRPr="00AF474B">
        <w:rPr>
          <w:rFonts w:ascii="仿宋_GB2312" w:eastAsia="仿宋_GB2312" w:hint="eastAsia"/>
          <w:sz w:val="32"/>
          <w:szCs w:val="32"/>
        </w:rPr>
        <w:t>、任现职以来的科研成果证书复印件（不包含二级证书，按年份由远到近依次排列）</w:t>
      </w:r>
      <w:r>
        <w:rPr>
          <w:rFonts w:ascii="仿宋_GB2312" w:eastAsia="仿宋_GB2312" w:hint="eastAsia"/>
          <w:sz w:val="32"/>
          <w:szCs w:val="32"/>
        </w:rPr>
        <w:t>；</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sz w:val="32"/>
          <w:szCs w:val="32"/>
        </w:rPr>
        <w:t>6</w:t>
      </w:r>
      <w:r w:rsidRPr="00AF474B">
        <w:rPr>
          <w:rFonts w:ascii="仿宋_GB2312" w:eastAsia="仿宋_GB2312" w:hint="eastAsia"/>
          <w:sz w:val="32"/>
          <w:szCs w:val="32"/>
        </w:rPr>
        <w:t>、任现职以来的工作表彰、奖励、荣誉证书等复印件（年度嘉奖除外，按年份由远到近依次排列）</w:t>
      </w:r>
      <w:r>
        <w:rPr>
          <w:rFonts w:ascii="仿宋_GB2312" w:eastAsia="仿宋_GB2312" w:hint="eastAsia"/>
          <w:sz w:val="32"/>
          <w:szCs w:val="32"/>
        </w:rPr>
        <w:t>；</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sz w:val="32"/>
          <w:szCs w:val="32"/>
        </w:rPr>
        <w:t>7</w:t>
      </w:r>
      <w:r w:rsidRPr="00AF474B">
        <w:rPr>
          <w:rFonts w:ascii="仿宋_GB2312" w:eastAsia="仿宋_GB2312" w:hint="eastAsia"/>
          <w:sz w:val="32"/>
          <w:szCs w:val="32"/>
        </w:rPr>
        <w:t>、参评论文复印件（省、市两级申报对象必须为第一作者，仅指定</w:t>
      </w:r>
      <w:r w:rsidRPr="00AF474B">
        <w:rPr>
          <w:rFonts w:ascii="仿宋_GB2312" w:eastAsia="仿宋_GB2312"/>
          <w:sz w:val="32"/>
          <w:szCs w:val="32"/>
        </w:rPr>
        <w:t>1</w:t>
      </w:r>
      <w:r w:rsidRPr="00AF474B">
        <w:rPr>
          <w:rFonts w:ascii="仿宋_GB2312" w:eastAsia="仿宋_GB2312" w:hint="eastAsia"/>
          <w:sz w:val="32"/>
          <w:szCs w:val="32"/>
        </w:rPr>
        <w:t>篇。原件和另隐去其姓名、单位等个人身份信息的两份复印件或打印件，则不装订、不签字、不盖章</w:t>
      </w:r>
      <w:r w:rsidRPr="00AF474B">
        <w:rPr>
          <w:rFonts w:ascii="仿宋_GB2312" w:eastAsia="仿宋_GB2312"/>
          <w:sz w:val="32"/>
          <w:szCs w:val="32"/>
        </w:rPr>
        <w:t>,</w:t>
      </w:r>
      <w:r w:rsidRPr="00AF474B">
        <w:rPr>
          <w:rFonts w:ascii="仿宋_GB2312" w:eastAsia="仿宋_GB2312" w:hint="eastAsia"/>
          <w:sz w:val="32"/>
          <w:szCs w:val="32"/>
        </w:rPr>
        <w:t>放档案袋内，供盲审）</w:t>
      </w:r>
      <w:r>
        <w:rPr>
          <w:rFonts w:ascii="仿宋_GB2312" w:eastAsia="仿宋_GB2312" w:hint="eastAsia"/>
          <w:sz w:val="32"/>
          <w:szCs w:val="32"/>
        </w:rPr>
        <w:t>；</w:t>
      </w:r>
    </w:p>
    <w:p w:rsidR="003D1620" w:rsidRPr="00AF474B" w:rsidRDefault="003D1620" w:rsidP="009C3F95">
      <w:pPr>
        <w:spacing w:line="560" w:lineRule="exact"/>
        <w:ind w:firstLineChars="192" w:firstLine="614"/>
        <w:rPr>
          <w:rFonts w:ascii="仿宋_GB2312" w:eastAsia="仿宋_GB2312"/>
          <w:sz w:val="32"/>
          <w:szCs w:val="32"/>
        </w:rPr>
      </w:pPr>
      <w:r w:rsidRPr="00AF474B">
        <w:rPr>
          <w:rFonts w:ascii="仿宋_GB2312" w:eastAsia="仿宋_GB2312"/>
          <w:sz w:val="32"/>
          <w:szCs w:val="32"/>
        </w:rPr>
        <w:t>8</w:t>
      </w:r>
      <w:r w:rsidRPr="00AF474B">
        <w:rPr>
          <w:rFonts w:ascii="仿宋_GB2312" w:eastAsia="仿宋_GB2312" w:hint="eastAsia"/>
          <w:sz w:val="32"/>
          <w:szCs w:val="32"/>
        </w:rPr>
        <w:t>、其他论文、专著等复印件（复印原件封面、目录页和正文，原件无需装袋）</w:t>
      </w:r>
      <w:r>
        <w:rPr>
          <w:rFonts w:ascii="仿宋_GB2312" w:eastAsia="仿宋_GB2312" w:hint="eastAsia"/>
          <w:sz w:val="32"/>
          <w:szCs w:val="32"/>
        </w:rPr>
        <w:t>。</w:t>
      </w:r>
    </w:p>
    <w:p w:rsidR="003D1620" w:rsidRPr="0058587E" w:rsidRDefault="003D1620" w:rsidP="00D014A7">
      <w:pPr>
        <w:ind w:firstLine="630"/>
        <w:rPr>
          <w:rFonts w:ascii="黑体" w:eastAsia="黑体"/>
          <w:sz w:val="32"/>
          <w:szCs w:val="32"/>
        </w:rPr>
      </w:pPr>
      <w:r w:rsidRPr="0058587E">
        <w:rPr>
          <w:rFonts w:ascii="黑体" w:eastAsia="黑体" w:hint="eastAsia"/>
          <w:sz w:val="32"/>
          <w:szCs w:val="32"/>
        </w:rPr>
        <w:t>五、材料装袋注意事项</w:t>
      </w:r>
    </w:p>
    <w:p w:rsidR="003D1620" w:rsidRPr="00AF474B" w:rsidRDefault="003D1620" w:rsidP="00D014A7">
      <w:pPr>
        <w:ind w:firstLine="630"/>
        <w:rPr>
          <w:rFonts w:ascii="仿宋_GB2312" w:eastAsia="仿宋_GB2312"/>
          <w:sz w:val="32"/>
          <w:szCs w:val="32"/>
        </w:rPr>
      </w:pPr>
      <w:r w:rsidRPr="00AF474B">
        <w:rPr>
          <w:rFonts w:ascii="仿宋_GB2312" w:eastAsia="仿宋_GB2312" w:hint="eastAsia"/>
          <w:sz w:val="32"/>
          <w:szCs w:val="32"/>
        </w:rPr>
        <w:t>申报材料需整齐装入牛皮档案袋或者市州人社局统一印制的职称档案袋，严禁用塑料袋、手提袋等不合规格的袋子。档案袋封面和底侧面都需打印注明姓名、工作单位、申报职称名称、申报专业和手机号码。</w:t>
      </w:r>
    </w:p>
    <w:p w:rsidR="003D1620" w:rsidRPr="00AF474B" w:rsidRDefault="003D1620" w:rsidP="00047F40">
      <w:pPr>
        <w:rPr>
          <w:rFonts w:ascii="黑体" w:eastAsia="黑体" w:hAnsi="黑体"/>
          <w:b/>
          <w:sz w:val="32"/>
          <w:szCs w:val="32"/>
        </w:rPr>
      </w:pPr>
    </w:p>
    <w:p w:rsidR="003D1620" w:rsidRPr="0058587E" w:rsidRDefault="003D1620" w:rsidP="00047F40">
      <w:pPr>
        <w:rPr>
          <w:rFonts w:ascii="黑体" w:eastAsia="黑体" w:hAnsi="黑体"/>
          <w:b/>
          <w:sz w:val="28"/>
          <w:szCs w:val="28"/>
        </w:rPr>
      </w:pPr>
      <w:r w:rsidRPr="0058587E">
        <w:rPr>
          <w:rFonts w:ascii="黑体" w:eastAsia="黑体" w:hAnsi="黑体" w:hint="eastAsia"/>
          <w:b/>
          <w:sz w:val="28"/>
          <w:szCs w:val="28"/>
        </w:rPr>
        <w:t>附件</w:t>
      </w:r>
      <w:r w:rsidRPr="0058587E">
        <w:rPr>
          <w:rFonts w:ascii="黑体" w:eastAsia="黑体" w:hAnsi="黑体"/>
          <w:b/>
          <w:sz w:val="28"/>
          <w:szCs w:val="28"/>
        </w:rPr>
        <w:t>1</w:t>
      </w:r>
    </w:p>
    <w:p w:rsidR="003D1620" w:rsidRPr="00A4256A" w:rsidRDefault="003D1620" w:rsidP="00047F40">
      <w:pPr>
        <w:jc w:val="center"/>
        <w:rPr>
          <w:rFonts w:ascii="黑体" w:eastAsia="黑体" w:hAnsi="黑体"/>
          <w:b/>
          <w:sz w:val="32"/>
          <w:szCs w:val="32"/>
        </w:rPr>
      </w:pPr>
      <w:r w:rsidRPr="00A4256A">
        <w:rPr>
          <w:rFonts w:ascii="黑体" w:eastAsia="黑体" w:hAnsi="黑体" w:hint="eastAsia"/>
          <w:b/>
          <w:sz w:val="32"/>
          <w:szCs w:val="32"/>
        </w:rPr>
        <w:t>农业技术推广服务业绩登记卡（仅限农技推广专业）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080"/>
        <w:gridCol w:w="900"/>
        <w:gridCol w:w="180"/>
        <w:gridCol w:w="720"/>
        <w:gridCol w:w="540"/>
        <w:gridCol w:w="900"/>
        <w:gridCol w:w="360"/>
        <w:gridCol w:w="720"/>
        <w:gridCol w:w="540"/>
        <w:gridCol w:w="328"/>
        <w:gridCol w:w="1066"/>
      </w:tblGrid>
      <w:tr w:rsidR="003D1620" w:rsidRPr="005E5085" w:rsidTr="001A11AC">
        <w:trPr>
          <w:trHeight w:val="452"/>
          <w:jc w:val="center"/>
        </w:trPr>
        <w:tc>
          <w:tcPr>
            <w:tcW w:w="1188" w:type="dxa"/>
            <w:vAlign w:val="center"/>
          </w:tcPr>
          <w:p w:rsidR="003D1620" w:rsidRPr="005E5085" w:rsidRDefault="003D1620" w:rsidP="001A11AC">
            <w:pPr>
              <w:pBdr>
                <w:bottom w:val="single" w:sz="6" w:space="1" w:color="auto"/>
              </w:pBdr>
              <w:tabs>
                <w:tab w:val="center" w:pos="4153"/>
                <w:tab w:val="right" w:pos="8306"/>
              </w:tabs>
              <w:snapToGrid w:val="0"/>
              <w:jc w:val="center"/>
              <w:rPr>
                <w:sz w:val="24"/>
              </w:rPr>
            </w:pPr>
            <w:r w:rsidRPr="005E5085">
              <w:rPr>
                <w:rFonts w:hint="eastAsia"/>
                <w:sz w:val="24"/>
              </w:rPr>
              <w:t>姓名</w:t>
            </w:r>
          </w:p>
        </w:tc>
        <w:tc>
          <w:tcPr>
            <w:tcW w:w="1080" w:type="dxa"/>
            <w:vAlign w:val="center"/>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c>
          <w:tcPr>
            <w:tcW w:w="1080" w:type="dxa"/>
            <w:gridSpan w:val="2"/>
            <w:vAlign w:val="center"/>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性别</w:t>
            </w:r>
          </w:p>
        </w:tc>
        <w:tc>
          <w:tcPr>
            <w:tcW w:w="720" w:type="dxa"/>
            <w:vAlign w:val="center"/>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c>
          <w:tcPr>
            <w:tcW w:w="1440" w:type="dxa"/>
            <w:gridSpan w:val="2"/>
            <w:vAlign w:val="center"/>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工作单位</w:t>
            </w:r>
          </w:p>
        </w:tc>
        <w:tc>
          <w:tcPr>
            <w:tcW w:w="3014" w:type="dxa"/>
            <w:gridSpan w:val="5"/>
            <w:vAlign w:val="center"/>
          </w:tcPr>
          <w:p w:rsidR="003D1620" w:rsidRPr="005E5085" w:rsidRDefault="003D1620" w:rsidP="001A11AC">
            <w:pPr>
              <w:pBdr>
                <w:bottom w:val="single" w:sz="6" w:space="1" w:color="auto"/>
              </w:pBdr>
              <w:tabs>
                <w:tab w:val="center" w:pos="4153"/>
                <w:tab w:val="right" w:pos="8306"/>
              </w:tabs>
              <w:snapToGrid w:val="0"/>
              <w:jc w:val="distribute"/>
              <w:rPr>
                <w:rFonts w:ascii="宋体"/>
                <w:sz w:val="24"/>
              </w:rPr>
            </w:pPr>
          </w:p>
        </w:tc>
      </w:tr>
      <w:tr w:rsidR="003D1620" w:rsidRPr="005E5085" w:rsidTr="001A11AC">
        <w:trPr>
          <w:trHeight w:val="472"/>
          <w:jc w:val="center"/>
        </w:trPr>
        <w:tc>
          <w:tcPr>
            <w:tcW w:w="1188" w:type="dxa"/>
            <w:vAlign w:val="center"/>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出生年月</w:t>
            </w:r>
          </w:p>
        </w:tc>
        <w:tc>
          <w:tcPr>
            <w:tcW w:w="1080" w:type="dxa"/>
            <w:vAlign w:val="center"/>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c>
          <w:tcPr>
            <w:tcW w:w="1080" w:type="dxa"/>
            <w:gridSpan w:val="2"/>
            <w:vAlign w:val="center"/>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参加工作时间</w:t>
            </w:r>
          </w:p>
        </w:tc>
        <w:tc>
          <w:tcPr>
            <w:tcW w:w="1260" w:type="dxa"/>
            <w:gridSpan w:val="2"/>
            <w:vAlign w:val="center"/>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c>
          <w:tcPr>
            <w:tcW w:w="900" w:type="dxa"/>
            <w:vAlign w:val="center"/>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学历</w:t>
            </w:r>
          </w:p>
        </w:tc>
        <w:tc>
          <w:tcPr>
            <w:tcW w:w="1080" w:type="dxa"/>
            <w:gridSpan w:val="2"/>
            <w:vAlign w:val="center"/>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c>
          <w:tcPr>
            <w:tcW w:w="868" w:type="dxa"/>
            <w:gridSpan w:val="2"/>
            <w:vAlign w:val="center"/>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学位</w:t>
            </w:r>
          </w:p>
        </w:tc>
        <w:tc>
          <w:tcPr>
            <w:tcW w:w="1066" w:type="dxa"/>
            <w:vAlign w:val="center"/>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r>
      <w:tr w:rsidR="003D1620" w:rsidRPr="005E5085" w:rsidTr="001A11AC">
        <w:trPr>
          <w:jc w:val="center"/>
        </w:trPr>
        <w:tc>
          <w:tcPr>
            <w:tcW w:w="1188" w:type="dxa"/>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毕业院校及时间</w:t>
            </w:r>
          </w:p>
        </w:tc>
        <w:tc>
          <w:tcPr>
            <w:tcW w:w="1980" w:type="dxa"/>
            <w:gridSpan w:val="2"/>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c>
          <w:tcPr>
            <w:tcW w:w="900" w:type="dxa"/>
            <w:gridSpan w:val="2"/>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所学</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专业</w:t>
            </w:r>
          </w:p>
        </w:tc>
        <w:tc>
          <w:tcPr>
            <w:tcW w:w="1800" w:type="dxa"/>
            <w:gridSpan w:val="3"/>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c>
          <w:tcPr>
            <w:tcW w:w="1260" w:type="dxa"/>
            <w:gridSpan w:val="2"/>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现</w:t>
            </w:r>
            <w:r w:rsidRPr="005E5085">
              <w:rPr>
                <w:rFonts w:ascii="宋体" w:hAnsi="宋体"/>
                <w:sz w:val="24"/>
              </w:rPr>
              <w:t xml:space="preserve"> </w:t>
            </w:r>
            <w:r w:rsidRPr="005E5085">
              <w:rPr>
                <w:rFonts w:ascii="宋体" w:hAnsi="宋体" w:hint="eastAsia"/>
                <w:sz w:val="24"/>
              </w:rPr>
              <w:t>从</w:t>
            </w:r>
            <w:r w:rsidRPr="005E5085">
              <w:rPr>
                <w:rFonts w:ascii="宋体" w:hAnsi="宋体"/>
                <w:sz w:val="24"/>
              </w:rPr>
              <w:t xml:space="preserve"> </w:t>
            </w:r>
            <w:r w:rsidRPr="005E5085">
              <w:rPr>
                <w:rFonts w:ascii="宋体" w:hAnsi="宋体" w:hint="eastAsia"/>
                <w:sz w:val="24"/>
              </w:rPr>
              <w:t>事</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岗</w:t>
            </w:r>
            <w:r w:rsidRPr="005E5085">
              <w:rPr>
                <w:rFonts w:ascii="宋体" w:hAnsi="宋体"/>
                <w:sz w:val="24"/>
              </w:rPr>
              <w:t xml:space="preserve">    </w:t>
            </w:r>
            <w:r w:rsidRPr="005E5085">
              <w:rPr>
                <w:rFonts w:ascii="宋体" w:hAnsi="宋体" w:hint="eastAsia"/>
                <w:sz w:val="24"/>
              </w:rPr>
              <w:t>位</w:t>
            </w:r>
          </w:p>
        </w:tc>
        <w:tc>
          <w:tcPr>
            <w:tcW w:w="1394" w:type="dxa"/>
            <w:gridSpan w:val="2"/>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r>
      <w:tr w:rsidR="003D1620" w:rsidRPr="005E5085" w:rsidTr="001A11AC">
        <w:trPr>
          <w:jc w:val="center"/>
        </w:trPr>
        <w:tc>
          <w:tcPr>
            <w:tcW w:w="1188" w:type="dxa"/>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现任专业</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技术职务</w:t>
            </w:r>
          </w:p>
        </w:tc>
        <w:tc>
          <w:tcPr>
            <w:tcW w:w="1980" w:type="dxa"/>
            <w:gridSpan w:val="2"/>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c>
          <w:tcPr>
            <w:tcW w:w="900" w:type="dxa"/>
            <w:gridSpan w:val="2"/>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任职</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时间</w:t>
            </w:r>
          </w:p>
        </w:tc>
        <w:tc>
          <w:tcPr>
            <w:tcW w:w="1800" w:type="dxa"/>
            <w:gridSpan w:val="3"/>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c>
          <w:tcPr>
            <w:tcW w:w="1260" w:type="dxa"/>
            <w:gridSpan w:val="2"/>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现任行政职</w:t>
            </w:r>
            <w:r w:rsidRPr="005E5085">
              <w:rPr>
                <w:rFonts w:ascii="宋体" w:hAnsi="宋体"/>
                <w:sz w:val="24"/>
              </w:rPr>
              <w:t xml:space="preserve">    </w:t>
            </w:r>
            <w:r w:rsidRPr="005E5085">
              <w:rPr>
                <w:rFonts w:ascii="宋体" w:hAnsi="宋体" w:hint="eastAsia"/>
                <w:sz w:val="24"/>
              </w:rPr>
              <w:t>务</w:t>
            </w:r>
          </w:p>
        </w:tc>
        <w:tc>
          <w:tcPr>
            <w:tcW w:w="1394" w:type="dxa"/>
            <w:gridSpan w:val="2"/>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r>
      <w:tr w:rsidR="003D1620" w:rsidRPr="005E5085" w:rsidTr="00047F40">
        <w:trPr>
          <w:trHeight w:val="3605"/>
          <w:jc w:val="center"/>
        </w:trPr>
        <w:tc>
          <w:tcPr>
            <w:tcW w:w="1188" w:type="dxa"/>
            <w:vAlign w:val="center"/>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047F40">
            <w:pPr>
              <w:pBdr>
                <w:bottom w:val="single" w:sz="6" w:space="1" w:color="auto"/>
              </w:pBdr>
              <w:tabs>
                <w:tab w:val="center" w:pos="4153"/>
                <w:tab w:val="right" w:pos="8306"/>
              </w:tabs>
              <w:snapToGrid w:val="0"/>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推</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广</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服</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务</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业</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绩</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047F40">
            <w:pPr>
              <w:pBdr>
                <w:bottom w:val="single" w:sz="6" w:space="1" w:color="auto"/>
              </w:pBdr>
              <w:tabs>
                <w:tab w:val="center" w:pos="4153"/>
                <w:tab w:val="right" w:pos="8306"/>
              </w:tabs>
              <w:snapToGrid w:val="0"/>
              <w:rPr>
                <w:rFonts w:ascii="宋体"/>
                <w:sz w:val="24"/>
              </w:rPr>
            </w:pPr>
          </w:p>
        </w:tc>
        <w:tc>
          <w:tcPr>
            <w:tcW w:w="7334" w:type="dxa"/>
            <w:gridSpan w:val="11"/>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r>
      <w:tr w:rsidR="003D1620" w:rsidRPr="005E5085" w:rsidTr="001A11AC">
        <w:trPr>
          <w:jc w:val="center"/>
        </w:trPr>
        <w:tc>
          <w:tcPr>
            <w:tcW w:w="1188" w:type="dxa"/>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乡</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村</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意</w:t>
            </w:r>
          </w:p>
          <w:p w:rsidR="003D1620" w:rsidRPr="00047F40" w:rsidRDefault="003D1620" w:rsidP="00047F40">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见</w:t>
            </w:r>
          </w:p>
        </w:tc>
        <w:tc>
          <w:tcPr>
            <w:tcW w:w="7334" w:type="dxa"/>
            <w:gridSpan w:val="11"/>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sz w:val="24"/>
              </w:rPr>
              <w:t xml:space="preserve">                       </w:t>
            </w:r>
            <w:r w:rsidRPr="005E5085">
              <w:rPr>
                <w:rFonts w:ascii="宋体" w:hAnsi="宋体" w:hint="eastAsia"/>
                <w:sz w:val="24"/>
              </w:rPr>
              <w:t>签字（盖章）</w:t>
            </w:r>
            <w:r w:rsidRPr="005E5085">
              <w:rPr>
                <w:rFonts w:ascii="宋体" w:hAnsi="宋体"/>
                <w:sz w:val="24"/>
              </w:rPr>
              <w:t xml:space="preserve">     </w:t>
            </w:r>
            <w:r w:rsidRPr="005E5085">
              <w:rPr>
                <w:rFonts w:ascii="宋体" w:hAnsi="宋体" w:hint="eastAsia"/>
                <w:sz w:val="24"/>
              </w:rPr>
              <w:t>年</w:t>
            </w:r>
            <w:r w:rsidRPr="005E5085">
              <w:rPr>
                <w:rFonts w:ascii="宋体" w:hAnsi="宋体"/>
                <w:sz w:val="24"/>
              </w:rPr>
              <w:t xml:space="preserve">       </w:t>
            </w:r>
            <w:r w:rsidRPr="005E5085">
              <w:rPr>
                <w:rFonts w:ascii="宋体" w:hAnsi="宋体" w:hint="eastAsia"/>
                <w:sz w:val="24"/>
              </w:rPr>
              <w:t>月</w:t>
            </w:r>
            <w:r w:rsidRPr="005E5085">
              <w:rPr>
                <w:rFonts w:ascii="宋体" w:hAnsi="宋体"/>
                <w:sz w:val="24"/>
              </w:rPr>
              <w:t xml:space="preserve">      </w:t>
            </w:r>
            <w:r w:rsidRPr="005E5085">
              <w:rPr>
                <w:rFonts w:ascii="宋体" w:hAnsi="宋体" w:hint="eastAsia"/>
                <w:sz w:val="24"/>
              </w:rPr>
              <w:t>日</w:t>
            </w:r>
          </w:p>
        </w:tc>
      </w:tr>
      <w:tr w:rsidR="003D1620" w:rsidRPr="005E5085" w:rsidTr="001A11AC">
        <w:trPr>
          <w:jc w:val="center"/>
        </w:trPr>
        <w:tc>
          <w:tcPr>
            <w:tcW w:w="1188" w:type="dxa"/>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本</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人</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单</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位</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意</w:t>
            </w:r>
          </w:p>
          <w:p w:rsidR="003D1620" w:rsidRPr="005E5085" w:rsidRDefault="003D1620" w:rsidP="00047F40">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见</w:t>
            </w:r>
          </w:p>
        </w:tc>
        <w:tc>
          <w:tcPr>
            <w:tcW w:w="7334" w:type="dxa"/>
            <w:gridSpan w:val="11"/>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sz w:val="24"/>
              </w:rPr>
              <w:t xml:space="preserve">                       </w:t>
            </w:r>
            <w:r w:rsidRPr="005E5085">
              <w:rPr>
                <w:rFonts w:ascii="宋体" w:hAnsi="宋体" w:hint="eastAsia"/>
                <w:sz w:val="24"/>
              </w:rPr>
              <w:t>签字（盖章）</w:t>
            </w:r>
            <w:r w:rsidRPr="005E5085">
              <w:rPr>
                <w:rFonts w:ascii="宋体" w:hAnsi="宋体"/>
                <w:sz w:val="24"/>
              </w:rPr>
              <w:t xml:space="preserve">     </w:t>
            </w:r>
            <w:r w:rsidRPr="005E5085">
              <w:rPr>
                <w:rFonts w:ascii="宋体" w:hAnsi="宋体" w:hint="eastAsia"/>
                <w:sz w:val="24"/>
              </w:rPr>
              <w:t>年</w:t>
            </w:r>
            <w:r w:rsidRPr="005E5085">
              <w:rPr>
                <w:rFonts w:ascii="宋体" w:hAnsi="宋体"/>
                <w:sz w:val="24"/>
              </w:rPr>
              <w:t xml:space="preserve">       </w:t>
            </w:r>
            <w:r w:rsidRPr="005E5085">
              <w:rPr>
                <w:rFonts w:ascii="宋体" w:hAnsi="宋体" w:hint="eastAsia"/>
                <w:sz w:val="24"/>
              </w:rPr>
              <w:t>月</w:t>
            </w:r>
            <w:r w:rsidRPr="005E5085">
              <w:rPr>
                <w:rFonts w:ascii="宋体" w:hAnsi="宋体"/>
                <w:sz w:val="24"/>
              </w:rPr>
              <w:t xml:space="preserve">      </w:t>
            </w:r>
            <w:r w:rsidRPr="005E5085">
              <w:rPr>
                <w:rFonts w:ascii="宋体" w:hAnsi="宋体" w:hint="eastAsia"/>
                <w:sz w:val="24"/>
              </w:rPr>
              <w:t>日</w:t>
            </w:r>
          </w:p>
        </w:tc>
      </w:tr>
      <w:tr w:rsidR="003D1620" w:rsidRPr="005E5085" w:rsidTr="001A11AC">
        <w:trPr>
          <w:trHeight w:val="2258"/>
          <w:jc w:val="center"/>
        </w:trPr>
        <w:tc>
          <w:tcPr>
            <w:tcW w:w="1188" w:type="dxa"/>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县</w:t>
            </w:r>
            <w:r w:rsidRPr="005E5085">
              <w:rPr>
                <w:rFonts w:ascii="宋体" w:hAnsi="宋体"/>
                <w:sz w:val="24"/>
              </w:rPr>
              <w:t xml:space="preserve">  </w:t>
            </w:r>
            <w:r w:rsidRPr="005E5085">
              <w:rPr>
                <w:rFonts w:ascii="宋体" w:hAnsi="宋体" w:hint="eastAsia"/>
                <w:sz w:val="24"/>
              </w:rPr>
              <w:t>人</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级</w:t>
            </w:r>
            <w:r w:rsidRPr="005E5085">
              <w:rPr>
                <w:rFonts w:ascii="宋体" w:hAnsi="宋体"/>
                <w:sz w:val="24"/>
              </w:rPr>
              <w:t xml:space="preserve">  </w:t>
            </w:r>
            <w:r w:rsidRPr="005E5085">
              <w:rPr>
                <w:rFonts w:ascii="宋体" w:hAnsi="宋体" w:hint="eastAsia"/>
                <w:sz w:val="24"/>
              </w:rPr>
              <w:t>事</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以</w:t>
            </w:r>
            <w:r w:rsidRPr="005E5085">
              <w:rPr>
                <w:rFonts w:ascii="宋体" w:hAnsi="宋体"/>
                <w:sz w:val="24"/>
              </w:rPr>
              <w:t xml:space="preserve">  </w:t>
            </w:r>
            <w:r w:rsidRPr="005E5085">
              <w:rPr>
                <w:rFonts w:ascii="宋体" w:hAnsi="宋体" w:hint="eastAsia"/>
                <w:sz w:val="24"/>
              </w:rPr>
              <w:t>部</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上</w:t>
            </w:r>
            <w:r w:rsidRPr="005E5085">
              <w:rPr>
                <w:rFonts w:ascii="宋体" w:hAnsi="宋体"/>
                <w:sz w:val="24"/>
              </w:rPr>
              <w:t xml:space="preserve">  </w:t>
            </w:r>
            <w:r w:rsidRPr="005E5085">
              <w:rPr>
                <w:rFonts w:ascii="宋体" w:hAnsi="宋体" w:hint="eastAsia"/>
                <w:sz w:val="24"/>
              </w:rPr>
              <w:t>门</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政</w:t>
            </w:r>
            <w:r w:rsidRPr="005E5085">
              <w:rPr>
                <w:rFonts w:ascii="宋体" w:hAnsi="宋体"/>
                <w:sz w:val="24"/>
              </w:rPr>
              <w:t xml:space="preserve">  </w:t>
            </w:r>
            <w:r w:rsidRPr="005E5085">
              <w:rPr>
                <w:rFonts w:ascii="宋体" w:hAnsi="宋体" w:hint="eastAsia"/>
                <w:sz w:val="24"/>
              </w:rPr>
              <w:t>意</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r w:rsidRPr="005E5085">
              <w:rPr>
                <w:rFonts w:ascii="宋体" w:hAnsi="宋体" w:hint="eastAsia"/>
                <w:sz w:val="24"/>
              </w:rPr>
              <w:t>府</w:t>
            </w:r>
            <w:r w:rsidRPr="005E5085">
              <w:rPr>
                <w:rFonts w:ascii="宋体" w:hAnsi="宋体"/>
                <w:sz w:val="24"/>
              </w:rPr>
              <w:t xml:space="preserve">  </w:t>
            </w:r>
            <w:r w:rsidRPr="005E5085">
              <w:rPr>
                <w:rFonts w:ascii="宋体" w:hAnsi="宋体" w:hint="eastAsia"/>
                <w:sz w:val="24"/>
              </w:rPr>
              <w:t>见</w:t>
            </w: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tc>
        <w:tc>
          <w:tcPr>
            <w:tcW w:w="7334" w:type="dxa"/>
            <w:gridSpan w:val="11"/>
          </w:tcPr>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1A11AC">
            <w:pPr>
              <w:pBdr>
                <w:bottom w:val="single" w:sz="6" w:space="1" w:color="auto"/>
              </w:pBdr>
              <w:tabs>
                <w:tab w:val="center" w:pos="4153"/>
                <w:tab w:val="right" w:pos="8306"/>
              </w:tabs>
              <w:snapToGrid w:val="0"/>
              <w:jc w:val="center"/>
              <w:rPr>
                <w:rFonts w:ascii="宋体"/>
                <w:sz w:val="24"/>
              </w:rPr>
            </w:pPr>
          </w:p>
          <w:p w:rsidR="003D1620" w:rsidRPr="005E5085" w:rsidRDefault="003D1620" w:rsidP="009C3F95">
            <w:pPr>
              <w:pBdr>
                <w:bottom w:val="single" w:sz="6" w:space="1" w:color="auto"/>
              </w:pBdr>
              <w:tabs>
                <w:tab w:val="center" w:pos="4153"/>
                <w:tab w:val="right" w:pos="8306"/>
              </w:tabs>
              <w:snapToGrid w:val="0"/>
              <w:ind w:firstLineChars="1150" w:firstLine="2760"/>
              <w:jc w:val="center"/>
              <w:rPr>
                <w:rFonts w:ascii="宋体"/>
                <w:sz w:val="24"/>
              </w:rPr>
            </w:pPr>
            <w:r w:rsidRPr="005E5085">
              <w:rPr>
                <w:rFonts w:ascii="宋体" w:hAnsi="宋体" w:hint="eastAsia"/>
                <w:sz w:val="24"/>
              </w:rPr>
              <w:t>签字（盖章）</w:t>
            </w:r>
            <w:r w:rsidRPr="005E5085">
              <w:rPr>
                <w:rFonts w:ascii="宋体" w:hAnsi="宋体"/>
                <w:sz w:val="24"/>
              </w:rPr>
              <w:t xml:space="preserve">     </w:t>
            </w:r>
            <w:r w:rsidRPr="005E5085">
              <w:rPr>
                <w:rFonts w:ascii="宋体" w:hAnsi="宋体" w:hint="eastAsia"/>
                <w:sz w:val="24"/>
              </w:rPr>
              <w:t>年</w:t>
            </w:r>
            <w:r w:rsidRPr="005E5085">
              <w:rPr>
                <w:rFonts w:ascii="宋体" w:hAnsi="宋体"/>
                <w:sz w:val="24"/>
              </w:rPr>
              <w:t xml:space="preserve">       </w:t>
            </w:r>
            <w:r w:rsidRPr="005E5085">
              <w:rPr>
                <w:rFonts w:ascii="宋体" w:hAnsi="宋体" w:hint="eastAsia"/>
                <w:sz w:val="24"/>
              </w:rPr>
              <w:t>月</w:t>
            </w:r>
            <w:r w:rsidRPr="005E5085">
              <w:rPr>
                <w:rFonts w:ascii="宋体" w:hAnsi="宋体"/>
                <w:sz w:val="24"/>
              </w:rPr>
              <w:t xml:space="preserve">      </w:t>
            </w:r>
            <w:r w:rsidRPr="005E5085">
              <w:rPr>
                <w:rFonts w:ascii="宋体" w:hAnsi="宋体" w:hint="eastAsia"/>
                <w:sz w:val="24"/>
              </w:rPr>
              <w:t>日</w:t>
            </w:r>
          </w:p>
        </w:tc>
      </w:tr>
    </w:tbl>
    <w:p w:rsidR="003D1620" w:rsidRPr="0005306B" w:rsidRDefault="003D1620" w:rsidP="0058587E">
      <w:pPr>
        <w:rPr>
          <w:rFonts w:ascii="仿宋_GB2312" w:eastAsia="仿宋_GB2312"/>
          <w:sz w:val="32"/>
          <w:szCs w:val="32"/>
        </w:rPr>
      </w:pPr>
    </w:p>
    <w:sectPr w:rsidR="003D1620" w:rsidRPr="0005306B" w:rsidSect="00CE2016">
      <w:headerReference w:type="even" r:id="rId7"/>
      <w:headerReference w:type="default" r:id="rId8"/>
      <w:footerReference w:type="even" r:id="rId9"/>
      <w:footerReference w:type="default" r:id="rId10"/>
      <w:headerReference w:type="first" r:id="rId11"/>
      <w:footerReference w:type="first" r:id="rId12"/>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620" w:rsidRDefault="003D1620" w:rsidP="00D014A7">
      <w:r>
        <w:separator/>
      </w:r>
    </w:p>
  </w:endnote>
  <w:endnote w:type="continuationSeparator" w:id="0">
    <w:p w:rsidR="003D1620" w:rsidRDefault="003D1620" w:rsidP="00D014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altName w:val="宋体"/>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20" w:rsidRDefault="003D16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20" w:rsidRDefault="003D1620">
    <w:pPr>
      <w:pStyle w:val="Footer"/>
      <w:jc w:val="center"/>
    </w:pPr>
    <w:fldSimple w:instr="PAGE   \* MERGEFORMAT">
      <w:r w:rsidRPr="003A7AC0">
        <w:rPr>
          <w:noProof/>
          <w:lang w:val="zh-CN"/>
        </w:rPr>
        <w:t>1</w:t>
      </w:r>
    </w:fldSimple>
  </w:p>
  <w:p w:rsidR="003D1620" w:rsidRDefault="003D162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20" w:rsidRDefault="003D16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620" w:rsidRDefault="003D1620" w:rsidP="00D014A7">
      <w:r>
        <w:separator/>
      </w:r>
    </w:p>
  </w:footnote>
  <w:footnote w:type="continuationSeparator" w:id="0">
    <w:p w:rsidR="003D1620" w:rsidRDefault="003D1620" w:rsidP="00D014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20" w:rsidRDefault="003D162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20" w:rsidRDefault="003D1620" w:rsidP="003A7AC0">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20" w:rsidRDefault="003D16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47F5"/>
    <w:multiLevelType w:val="hybridMultilevel"/>
    <w:tmpl w:val="A59CDA08"/>
    <w:lvl w:ilvl="0" w:tplc="0262B9F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7AF14797"/>
    <w:multiLevelType w:val="hybridMultilevel"/>
    <w:tmpl w:val="22E4ED50"/>
    <w:lvl w:ilvl="0" w:tplc="A76C5E5A">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14A7"/>
    <w:rsid w:val="00000420"/>
    <w:rsid w:val="00001F78"/>
    <w:rsid w:val="000025BC"/>
    <w:rsid w:val="00003344"/>
    <w:rsid w:val="00003407"/>
    <w:rsid w:val="00003AC2"/>
    <w:rsid w:val="00004383"/>
    <w:rsid w:val="00004DD4"/>
    <w:rsid w:val="000053CC"/>
    <w:rsid w:val="00005562"/>
    <w:rsid w:val="000058EA"/>
    <w:rsid w:val="0000666B"/>
    <w:rsid w:val="0000667D"/>
    <w:rsid w:val="00006AB9"/>
    <w:rsid w:val="00006AF4"/>
    <w:rsid w:val="00006ECF"/>
    <w:rsid w:val="00006F1C"/>
    <w:rsid w:val="000077D8"/>
    <w:rsid w:val="0000794D"/>
    <w:rsid w:val="00007FA6"/>
    <w:rsid w:val="000100DC"/>
    <w:rsid w:val="000106EF"/>
    <w:rsid w:val="0001092E"/>
    <w:rsid w:val="00010B54"/>
    <w:rsid w:val="00010D24"/>
    <w:rsid w:val="00010F42"/>
    <w:rsid w:val="000116FD"/>
    <w:rsid w:val="00011706"/>
    <w:rsid w:val="00011DC4"/>
    <w:rsid w:val="0001307E"/>
    <w:rsid w:val="00013F95"/>
    <w:rsid w:val="0001451E"/>
    <w:rsid w:val="00014900"/>
    <w:rsid w:val="0001513C"/>
    <w:rsid w:val="0001526B"/>
    <w:rsid w:val="000152B7"/>
    <w:rsid w:val="000154AA"/>
    <w:rsid w:val="000165B8"/>
    <w:rsid w:val="00017481"/>
    <w:rsid w:val="00017A64"/>
    <w:rsid w:val="00020085"/>
    <w:rsid w:val="00021BA7"/>
    <w:rsid w:val="000231C4"/>
    <w:rsid w:val="000232D1"/>
    <w:rsid w:val="00023551"/>
    <w:rsid w:val="00023720"/>
    <w:rsid w:val="00023855"/>
    <w:rsid w:val="00025455"/>
    <w:rsid w:val="00025505"/>
    <w:rsid w:val="00025729"/>
    <w:rsid w:val="00025AF6"/>
    <w:rsid w:val="00025D04"/>
    <w:rsid w:val="000268CD"/>
    <w:rsid w:val="0002786E"/>
    <w:rsid w:val="000279BE"/>
    <w:rsid w:val="00027ECC"/>
    <w:rsid w:val="00027F29"/>
    <w:rsid w:val="00030160"/>
    <w:rsid w:val="00031553"/>
    <w:rsid w:val="000328F0"/>
    <w:rsid w:val="00034415"/>
    <w:rsid w:val="00034A11"/>
    <w:rsid w:val="00034AD2"/>
    <w:rsid w:val="00034BEE"/>
    <w:rsid w:val="00034EA5"/>
    <w:rsid w:val="00034F47"/>
    <w:rsid w:val="00035F3D"/>
    <w:rsid w:val="0003630C"/>
    <w:rsid w:val="0003734C"/>
    <w:rsid w:val="00037C07"/>
    <w:rsid w:val="0004062B"/>
    <w:rsid w:val="0004148C"/>
    <w:rsid w:val="00042749"/>
    <w:rsid w:val="00042C6D"/>
    <w:rsid w:val="00042EE0"/>
    <w:rsid w:val="00043660"/>
    <w:rsid w:val="00043B59"/>
    <w:rsid w:val="00043E25"/>
    <w:rsid w:val="0004567D"/>
    <w:rsid w:val="000457A6"/>
    <w:rsid w:val="000462CE"/>
    <w:rsid w:val="00046AC1"/>
    <w:rsid w:val="00047F40"/>
    <w:rsid w:val="00047F63"/>
    <w:rsid w:val="00047FF1"/>
    <w:rsid w:val="0005016C"/>
    <w:rsid w:val="00050B3C"/>
    <w:rsid w:val="00051898"/>
    <w:rsid w:val="0005258A"/>
    <w:rsid w:val="0005306B"/>
    <w:rsid w:val="00053A6E"/>
    <w:rsid w:val="000546A4"/>
    <w:rsid w:val="00055169"/>
    <w:rsid w:val="00055B60"/>
    <w:rsid w:val="00056A7D"/>
    <w:rsid w:val="00056B3D"/>
    <w:rsid w:val="00060051"/>
    <w:rsid w:val="00060863"/>
    <w:rsid w:val="00061711"/>
    <w:rsid w:val="00061895"/>
    <w:rsid w:val="000623EC"/>
    <w:rsid w:val="0006259E"/>
    <w:rsid w:val="00062BD5"/>
    <w:rsid w:val="00062BDF"/>
    <w:rsid w:val="00063D75"/>
    <w:rsid w:val="00063E75"/>
    <w:rsid w:val="00063F0E"/>
    <w:rsid w:val="0006448D"/>
    <w:rsid w:val="000649D4"/>
    <w:rsid w:val="00064F46"/>
    <w:rsid w:val="00065696"/>
    <w:rsid w:val="0006585E"/>
    <w:rsid w:val="000659CF"/>
    <w:rsid w:val="00065BC5"/>
    <w:rsid w:val="00066BF6"/>
    <w:rsid w:val="00067473"/>
    <w:rsid w:val="00067FD1"/>
    <w:rsid w:val="0007056E"/>
    <w:rsid w:val="000708BB"/>
    <w:rsid w:val="0007103F"/>
    <w:rsid w:val="0007201B"/>
    <w:rsid w:val="00072820"/>
    <w:rsid w:val="0007297F"/>
    <w:rsid w:val="00072A53"/>
    <w:rsid w:val="00074519"/>
    <w:rsid w:val="00074A5E"/>
    <w:rsid w:val="000759B1"/>
    <w:rsid w:val="00075ADC"/>
    <w:rsid w:val="00076216"/>
    <w:rsid w:val="0007663E"/>
    <w:rsid w:val="0007764C"/>
    <w:rsid w:val="00077828"/>
    <w:rsid w:val="00080BC3"/>
    <w:rsid w:val="00080F8E"/>
    <w:rsid w:val="00081A12"/>
    <w:rsid w:val="000827DA"/>
    <w:rsid w:val="000829E7"/>
    <w:rsid w:val="00082A64"/>
    <w:rsid w:val="00083153"/>
    <w:rsid w:val="00083257"/>
    <w:rsid w:val="00083892"/>
    <w:rsid w:val="00084349"/>
    <w:rsid w:val="00084573"/>
    <w:rsid w:val="000855CE"/>
    <w:rsid w:val="00086225"/>
    <w:rsid w:val="00086EF3"/>
    <w:rsid w:val="000877BD"/>
    <w:rsid w:val="00087F8C"/>
    <w:rsid w:val="00092E00"/>
    <w:rsid w:val="000930C2"/>
    <w:rsid w:val="000946C5"/>
    <w:rsid w:val="00094798"/>
    <w:rsid w:val="000960B5"/>
    <w:rsid w:val="000966CA"/>
    <w:rsid w:val="0009771A"/>
    <w:rsid w:val="000A011D"/>
    <w:rsid w:val="000A0BB5"/>
    <w:rsid w:val="000A12AC"/>
    <w:rsid w:val="000A191B"/>
    <w:rsid w:val="000A238A"/>
    <w:rsid w:val="000A2A7D"/>
    <w:rsid w:val="000A37C2"/>
    <w:rsid w:val="000A37D7"/>
    <w:rsid w:val="000A3C72"/>
    <w:rsid w:val="000A4AEA"/>
    <w:rsid w:val="000A4C6F"/>
    <w:rsid w:val="000A5171"/>
    <w:rsid w:val="000A5DD7"/>
    <w:rsid w:val="000A65C7"/>
    <w:rsid w:val="000A7FE5"/>
    <w:rsid w:val="000B0645"/>
    <w:rsid w:val="000B1DDE"/>
    <w:rsid w:val="000B2AC4"/>
    <w:rsid w:val="000B3843"/>
    <w:rsid w:val="000B4495"/>
    <w:rsid w:val="000B44E1"/>
    <w:rsid w:val="000B4DFC"/>
    <w:rsid w:val="000B527E"/>
    <w:rsid w:val="000B5C53"/>
    <w:rsid w:val="000C0A16"/>
    <w:rsid w:val="000C1254"/>
    <w:rsid w:val="000C1256"/>
    <w:rsid w:val="000C228C"/>
    <w:rsid w:val="000C48DD"/>
    <w:rsid w:val="000C4D3B"/>
    <w:rsid w:val="000C50B1"/>
    <w:rsid w:val="000C53D1"/>
    <w:rsid w:val="000C59D6"/>
    <w:rsid w:val="000C61B5"/>
    <w:rsid w:val="000C7486"/>
    <w:rsid w:val="000D0BF9"/>
    <w:rsid w:val="000D1B19"/>
    <w:rsid w:val="000D1D36"/>
    <w:rsid w:val="000D1E0D"/>
    <w:rsid w:val="000D23E2"/>
    <w:rsid w:val="000D26E9"/>
    <w:rsid w:val="000D286A"/>
    <w:rsid w:val="000D322B"/>
    <w:rsid w:val="000D42DF"/>
    <w:rsid w:val="000D46C8"/>
    <w:rsid w:val="000D5849"/>
    <w:rsid w:val="000D698D"/>
    <w:rsid w:val="000D7577"/>
    <w:rsid w:val="000E0497"/>
    <w:rsid w:val="000E0CD0"/>
    <w:rsid w:val="000E222F"/>
    <w:rsid w:val="000E27D3"/>
    <w:rsid w:val="000E2A90"/>
    <w:rsid w:val="000E31B2"/>
    <w:rsid w:val="000E3E2E"/>
    <w:rsid w:val="000E4F50"/>
    <w:rsid w:val="000E5240"/>
    <w:rsid w:val="000E7226"/>
    <w:rsid w:val="000E7B22"/>
    <w:rsid w:val="000F011E"/>
    <w:rsid w:val="000F01D1"/>
    <w:rsid w:val="000F031A"/>
    <w:rsid w:val="000F0DC2"/>
    <w:rsid w:val="000F1B25"/>
    <w:rsid w:val="000F1B68"/>
    <w:rsid w:val="000F2330"/>
    <w:rsid w:val="000F34C6"/>
    <w:rsid w:val="000F48B1"/>
    <w:rsid w:val="000F4B3A"/>
    <w:rsid w:val="000F52E0"/>
    <w:rsid w:val="000F578F"/>
    <w:rsid w:val="000F611B"/>
    <w:rsid w:val="000F6775"/>
    <w:rsid w:val="000F6832"/>
    <w:rsid w:val="000F73B0"/>
    <w:rsid w:val="000F7D3B"/>
    <w:rsid w:val="00100961"/>
    <w:rsid w:val="00100EED"/>
    <w:rsid w:val="00102B65"/>
    <w:rsid w:val="00103FB4"/>
    <w:rsid w:val="001045BB"/>
    <w:rsid w:val="00104ECA"/>
    <w:rsid w:val="001053C0"/>
    <w:rsid w:val="001056DE"/>
    <w:rsid w:val="00105892"/>
    <w:rsid w:val="00106800"/>
    <w:rsid w:val="001102D7"/>
    <w:rsid w:val="00110712"/>
    <w:rsid w:val="00112736"/>
    <w:rsid w:val="00112938"/>
    <w:rsid w:val="00112D85"/>
    <w:rsid w:val="001134C0"/>
    <w:rsid w:val="00115EAD"/>
    <w:rsid w:val="00116070"/>
    <w:rsid w:val="001171D9"/>
    <w:rsid w:val="00117FCC"/>
    <w:rsid w:val="001201E5"/>
    <w:rsid w:val="00120288"/>
    <w:rsid w:val="00120880"/>
    <w:rsid w:val="001224F9"/>
    <w:rsid w:val="0012260C"/>
    <w:rsid w:val="00122AF9"/>
    <w:rsid w:val="00123333"/>
    <w:rsid w:val="00123C8C"/>
    <w:rsid w:val="00126AEA"/>
    <w:rsid w:val="00131A55"/>
    <w:rsid w:val="00131BBA"/>
    <w:rsid w:val="001329F5"/>
    <w:rsid w:val="00133555"/>
    <w:rsid w:val="00136F17"/>
    <w:rsid w:val="00140EB2"/>
    <w:rsid w:val="0014182C"/>
    <w:rsid w:val="00142112"/>
    <w:rsid w:val="001423AF"/>
    <w:rsid w:val="00142EA3"/>
    <w:rsid w:val="00143181"/>
    <w:rsid w:val="001435B9"/>
    <w:rsid w:val="00145EDC"/>
    <w:rsid w:val="001466D2"/>
    <w:rsid w:val="001514B3"/>
    <w:rsid w:val="00151C9E"/>
    <w:rsid w:val="00151E36"/>
    <w:rsid w:val="00152953"/>
    <w:rsid w:val="00153498"/>
    <w:rsid w:val="00153553"/>
    <w:rsid w:val="001541BD"/>
    <w:rsid w:val="00154296"/>
    <w:rsid w:val="00154425"/>
    <w:rsid w:val="00154AAD"/>
    <w:rsid w:val="001560F5"/>
    <w:rsid w:val="0015673B"/>
    <w:rsid w:val="001573A9"/>
    <w:rsid w:val="0015748A"/>
    <w:rsid w:val="0015763E"/>
    <w:rsid w:val="00157BE7"/>
    <w:rsid w:val="00157CD4"/>
    <w:rsid w:val="00160F1B"/>
    <w:rsid w:val="0016179F"/>
    <w:rsid w:val="00161AAC"/>
    <w:rsid w:val="00162852"/>
    <w:rsid w:val="00162E60"/>
    <w:rsid w:val="001635ED"/>
    <w:rsid w:val="00163934"/>
    <w:rsid w:val="00164560"/>
    <w:rsid w:val="00165753"/>
    <w:rsid w:val="001658CC"/>
    <w:rsid w:val="00165ECF"/>
    <w:rsid w:val="00167B18"/>
    <w:rsid w:val="00167B45"/>
    <w:rsid w:val="00167BDD"/>
    <w:rsid w:val="00170AD1"/>
    <w:rsid w:val="00171047"/>
    <w:rsid w:val="00171859"/>
    <w:rsid w:val="00173205"/>
    <w:rsid w:val="00173A64"/>
    <w:rsid w:val="00175AAF"/>
    <w:rsid w:val="001770FA"/>
    <w:rsid w:val="00180A1C"/>
    <w:rsid w:val="00180E38"/>
    <w:rsid w:val="00183D6B"/>
    <w:rsid w:val="001858CE"/>
    <w:rsid w:val="00185EBB"/>
    <w:rsid w:val="00186013"/>
    <w:rsid w:val="00186299"/>
    <w:rsid w:val="001873A8"/>
    <w:rsid w:val="001877DC"/>
    <w:rsid w:val="001917B0"/>
    <w:rsid w:val="00191A5C"/>
    <w:rsid w:val="00191B55"/>
    <w:rsid w:val="0019291D"/>
    <w:rsid w:val="00193206"/>
    <w:rsid w:val="001935CB"/>
    <w:rsid w:val="001937CE"/>
    <w:rsid w:val="00193E23"/>
    <w:rsid w:val="001953CD"/>
    <w:rsid w:val="00197154"/>
    <w:rsid w:val="001974E3"/>
    <w:rsid w:val="001A0F39"/>
    <w:rsid w:val="001A1172"/>
    <w:rsid w:val="001A11AC"/>
    <w:rsid w:val="001A1EE1"/>
    <w:rsid w:val="001A2299"/>
    <w:rsid w:val="001A2A13"/>
    <w:rsid w:val="001A2AEB"/>
    <w:rsid w:val="001A2B37"/>
    <w:rsid w:val="001A2CA6"/>
    <w:rsid w:val="001A2CE4"/>
    <w:rsid w:val="001A3EF6"/>
    <w:rsid w:val="001A4183"/>
    <w:rsid w:val="001A4750"/>
    <w:rsid w:val="001A52F5"/>
    <w:rsid w:val="001B003A"/>
    <w:rsid w:val="001B075D"/>
    <w:rsid w:val="001B09C3"/>
    <w:rsid w:val="001B09D8"/>
    <w:rsid w:val="001B0C00"/>
    <w:rsid w:val="001B182A"/>
    <w:rsid w:val="001B19DC"/>
    <w:rsid w:val="001B1BE0"/>
    <w:rsid w:val="001B1D2B"/>
    <w:rsid w:val="001B214D"/>
    <w:rsid w:val="001B310B"/>
    <w:rsid w:val="001B3B28"/>
    <w:rsid w:val="001B3D57"/>
    <w:rsid w:val="001B6E90"/>
    <w:rsid w:val="001B70F7"/>
    <w:rsid w:val="001C0D5D"/>
    <w:rsid w:val="001C199E"/>
    <w:rsid w:val="001C221C"/>
    <w:rsid w:val="001C4D5C"/>
    <w:rsid w:val="001C5052"/>
    <w:rsid w:val="001C5170"/>
    <w:rsid w:val="001C58BD"/>
    <w:rsid w:val="001C5DBD"/>
    <w:rsid w:val="001C6949"/>
    <w:rsid w:val="001C726F"/>
    <w:rsid w:val="001D03EF"/>
    <w:rsid w:val="001D0551"/>
    <w:rsid w:val="001D1FCF"/>
    <w:rsid w:val="001D2078"/>
    <w:rsid w:val="001D30B4"/>
    <w:rsid w:val="001D4259"/>
    <w:rsid w:val="001D484A"/>
    <w:rsid w:val="001D4F35"/>
    <w:rsid w:val="001D5110"/>
    <w:rsid w:val="001D56FF"/>
    <w:rsid w:val="001D68CF"/>
    <w:rsid w:val="001E0AEE"/>
    <w:rsid w:val="001E1CCE"/>
    <w:rsid w:val="001E3662"/>
    <w:rsid w:val="001E4371"/>
    <w:rsid w:val="001E473F"/>
    <w:rsid w:val="001E4D45"/>
    <w:rsid w:val="001E57F3"/>
    <w:rsid w:val="001E5917"/>
    <w:rsid w:val="001E5B68"/>
    <w:rsid w:val="001E60AA"/>
    <w:rsid w:val="001E610D"/>
    <w:rsid w:val="001E623F"/>
    <w:rsid w:val="001E78D9"/>
    <w:rsid w:val="001F024E"/>
    <w:rsid w:val="001F0FB3"/>
    <w:rsid w:val="001F1414"/>
    <w:rsid w:val="001F2DD9"/>
    <w:rsid w:val="001F3063"/>
    <w:rsid w:val="001F38A5"/>
    <w:rsid w:val="001F679E"/>
    <w:rsid w:val="001F6AD3"/>
    <w:rsid w:val="001F73F5"/>
    <w:rsid w:val="001F77D3"/>
    <w:rsid w:val="001F7876"/>
    <w:rsid w:val="001F7FDE"/>
    <w:rsid w:val="002009E9"/>
    <w:rsid w:val="002017CD"/>
    <w:rsid w:val="0020244F"/>
    <w:rsid w:val="00202549"/>
    <w:rsid w:val="00202670"/>
    <w:rsid w:val="00202CC4"/>
    <w:rsid w:val="00203A41"/>
    <w:rsid w:val="002041F6"/>
    <w:rsid w:val="00204D7F"/>
    <w:rsid w:val="0020506E"/>
    <w:rsid w:val="002056DD"/>
    <w:rsid w:val="00205BD3"/>
    <w:rsid w:val="002062FE"/>
    <w:rsid w:val="00206600"/>
    <w:rsid w:val="00210B6C"/>
    <w:rsid w:val="00210D5D"/>
    <w:rsid w:val="0021161F"/>
    <w:rsid w:val="00211A3F"/>
    <w:rsid w:val="00211EA0"/>
    <w:rsid w:val="00212DDB"/>
    <w:rsid w:val="00212ECB"/>
    <w:rsid w:val="0021332C"/>
    <w:rsid w:val="00214216"/>
    <w:rsid w:val="002147AE"/>
    <w:rsid w:val="00214FD8"/>
    <w:rsid w:val="00215AF6"/>
    <w:rsid w:val="002160B5"/>
    <w:rsid w:val="002164F2"/>
    <w:rsid w:val="00216D3A"/>
    <w:rsid w:val="0021773D"/>
    <w:rsid w:val="00217FD9"/>
    <w:rsid w:val="0022155C"/>
    <w:rsid w:val="002217ED"/>
    <w:rsid w:val="00221ACB"/>
    <w:rsid w:val="00222213"/>
    <w:rsid w:val="00222929"/>
    <w:rsid w:val="00222F9E"/>
    <w:rsid w:val="0022439A"/>
    <w:rsid w:val="00225D69"/>
    <w:rsid w:val="002261CE"/>
    <w:rsid w:val="0022655D"/>
    <w:rsid w:val="00226AF1"/>
    <w:rsid w:val="002272D1"/>
    <w:rsid w:val="00230ECC"/>
    <w:rsid w:val="0023163D"/>
    <w:rsid w:val="00231C37"/>
    <w:rsid w:val="0023288A"/>
    <w:rsid w:val="00232AFC"/>
    <w:rsid w:val="00232EE6"/>
    <w:rsid w:val="002348C1"/>
    <w:rsid w:val="00236074"/>
    <w:rsid w:val="00236720"/>
    <w:rsid w:val="00236AAB"/>
    <w:rsid w:val="00237530"/>
    <w:rsid w:val="00237CF3"/>
    <w:rsid w:val="00237FB6"/>
    <w:rsid w:val="00240247"/>
    <w:rsid w:val="002405EE"/>
    <w:rsid w:val="00240B2B"/>
    <w:rsid w:val="0024146C"/>
    <w:rsid w:val="00242714"/>
    <w:rsid w:val="002427AC"/>
    <w:rsid w:val="002429E3"/>
    <w:rsid w:val="0024335A"/>
    <w:rsid w:val="00243522"/>
    <w:rsid w:val="0024458F"/>
    <w:rsid w:val="002445DF"/>
    <w:rsid w:val="002447EA"/>
    <w:rsid w:val="00244C6B"/>
    <w:rsid w:val="00245E09"/>
    <w:rsid w:val="00245E67"/>
    <w:rsid w:val="002464C0"/>
    <w:rsid w:val="00246900"/>
    <w:rsid w:val="002469A6"/>
    <w:rsid w:val="00247483"/>
    <w:rsid w:val="00250FDA"/>
    <w:rsid w:val="00251EA4"/>
    <w:rsid w:val="00252399"/>
    <w:rsid w:val="00253482"/>
    <w:rsid w:val="002535BC"/>
    <w:rsid w:val="002541BC"/>
    <w:rsid w:val="0025434C"/>
    <w:rsid w:val="002549D5"/>
    <w:rsid w:val="00254E6B"/>
    <w:rsid w:val="002555A7"/>
    <w:rsid w:val="00255F5B"/>
    <w:rsid w:val="002579F8"/>
    <w:rsid w:val="00261974"/>
    <w:rsid w:val="002637F1"/>
    <w:rsid w:val="00263C12"/>
    <w:rsid w:val="002640A4"/>
    <w:rsid w:val="0026737F"/>
    <w:rsid w:val="002677CE"/>
    <w:rsid w:val="0027036B"/>
    <w:rsid w:val="00271160"/>
    <w:rsid w:val="002718CB"/>
    <w:rsid w:val="00272358"/>
    <w:rsid w:val="002729E5"/>
    <w:rsid w:val="00273E18"/>
    <w:rsid w:val="00274662"/>
    <w:rsid w:val="00274729"/>
    <w:rsid w:val="0027481C"/>
    <w:rsid w:val="002754B9"/>
    <w:rsid w:val="002765C1"/>
    <w:rsid w:val="002811C1"/>
    <w:rsid w:val="0028159D"/>
    <w:rsid w:val="0028173C"/>
    <w:rsid w:val="00281965"/>
    <w:rsid w:val="00281CE0"/>
    <w:rsid w:val="00281E7A"/>
    <w:rsid w:val="00286F1F"/>
    <w:rsid w:val="00286F43"/>
    <w:rsid w:val="0028732B"/>
    <w:rsid w:val="00290270"/>
    <w:rsid w:val="00290889"/>
    <w:rsid w:val="00291F8A"/>
    <w:rsid w:val="00292320"/>
    <w:rsid w:val="0029371B"/>
    <w:rsid w:val="00294886"/>
    <w:rsid w:val="002952F2"/>
    <w:rsid w:val="002953CE"/>
    <w:rsid w:val="00295821"/>
    <w:rsid w:val="00296C06"/>
    <w:rsid w:val="00297390"/>
    <w:rsid w:val="00297443"/>
    <w:rsid w:val="002A099A"/>
    <w:rsid w:val="002A0DC8"/>
    <w:rsid w:val="002A150A"/>
    <w:rsid w:val="002A1B0A"/>
    <w:rsid w:val="002A1C08"/>
    <w:rsid w:val="002A2237"/>
    <w:rsid w:val="002A2418"/>
    <w:rsid w:val="002A2D4A"/>
    <w:rsid w:val="002A3065"/>
    <w:rsid w:val="002A387C"/>
    <w:rsid w:val="002A6404"/>
    <w:rsid w:val="002A6469"/>
    <w:rsid w:val="002A711B"/>
    <w:rsid w:val="002A7E3F"/>
    <w:rsid w:val="002B06F6"/>
    <w:rsid w:val="002B0EC2"/>
    <w:rsid w:val="002B27C3"/>
    <w:rsid w:val="002B2C91"/>
    <w:rsid w:val="002B44F8"/>
    <w:rsid w:val="002B6964"/>
    <w:rsid w:val="002B6A6E"/>
    <w:rsid w:val="002B7E84"/>
    <w:rsid w:val="002C0436"/>
    <w:rsid w:val="002C05EE"/>
    <w:rsid w:val="002C1001"/>
    <w:rsid w:val="002C1825"/>
    <w:rsid w:val="002C1F12"/>
    <w:rsid w:val="002C21F8"/>
    <w:rsid w:val="002C2417"/>
    <w:rsid w:val="002C30C1"/>
    <w:rsid w:val="002C3571"/>
    <w:rsid w:val="002C3E20"/>
    <w:rsid w:val="002C3EC9"/>
    <w:rsid w:val="002C42F2"/>
    <w:rsid w:val="002C4CC4"/>
    <w:rsid w:val="002C6E3F"/>
    <w:rsid w:val="002C6ED7"/>
    <w:rsid w:val="002C7990"/>
    <w:rsid w:val="002D1170"/>
    <w:rsid w:val="002D15EF"/>
    <w:rsid w:val="002D20E7"/>
    <w:rsid w:val="002D263E"/>
    <w:rsid w:val="002D435B"/>
    <w:rsid w:val="002D5413"/>
    <w:rsid w:val="002D5ED0"/>
    <w:rsid w:val="002D646F"/>
    <w:rsid w:val="002D6584"/>
    <w:rsid w:val="002D7671"/>
    <w:rsid w:val="002E0050"/>
    <w:rsid w:val="002E09DB"/>
    <w:rsid w:val="002E0CDC"/>
    <w:rsid w:val="002E1482"/>
    <w:rsid w:val="002E1A52"/>
    <w:rsid w:val="002E336A"/>
    <w:rsid w:val="002E4E29"/>
    <w:rsid w:val="002E55E5"/>
    <w:rsid w:val="002E6995"/>
    <w:rsid w:val="002E73D4"/>
    <w:rsid w:val="002E763C"/>
    <w:rsid w:val="002F155A"/>
    <w:rsid w:val="002F243E"/>
    <w:rsid w:val="002F2C31"/>
    <w:rsid w:val="002F2DDD"/>
    <w:rsid w:val="002F3D08"/>
    <w:rsid w:val="002F498F"/>
    <w:rsid w:val="002F4F27"/>
    <w:rsid w:val="002F6B8D"/>
    <w:rsid w:val="002F6D15"/>
    <w:rsid w:val="002F7493"/>
    <w:rsid w:val="00300158"/>
    <w:rsid w:val="003007ED"/>
    <w:rsid w:val="00300ED5"/>
    <w:rsid w:val="0030136C"/>
    <w:rsid w:val="003013BA"/>
    <w:rsid w:val="00301AB7"/>
    <w:rsid w:val="0030315D"/>
    <w:rsid w:val="00303947"/>
    <w:rsid w:val="0030505F"/>
    <w:rsid w:val="0030516B"/>
    <w:rsid w:val="00305534"/>
    <w:rsid w:val="00306DB0"/>
    <w:rsid w:val="00310491"/>
    <w:rsid w:val="00310BB1"/>
    <w:rsid w:val="00310D4A"/>
    <w:rsid w:val="00312055"/>
    <w:rsid w:val="003145EA"/>
    <w:rsid w:val="00314B5D"/>
    <w:rsid w:val="00315A29"/>
    <w:rsid w:val="00315ABC"/>
    <w:rsid w:val="00320B71"/>
    <w:rsid w:val="003212F5"/>
    <w:rsid w:val="00321354"/>
    <w:rsid w:val="00321DB5"/>
    <w:rsid w:val="00321E85"/>
    <w:rsid w:val="00322317"/>
    <w:rsid w:val="003224A9"/>
    <w:rsid w:val="0032261E"/>
    <w:rsid w:val="00322D78"/>
    <w:rsid w:val="0032451B"/>
    <w:rsid w:val="00324753"/>
    <w:rsid w:val="00324ECA"/>
    <w:rsid w:val="00325061"/>
    <w:rsid w:val="00325BD2"/>
    <w:rsid w:val="00326E59"/>
    <w:rsid w:val="00327553"/>
    <w:rsid w:val="00327997"/>
    <w:rsid w:val="003279B6"/>
    <w:rsid w:val="00327BB9"/>
    <w:rsid w:val="00330142"/>
    <w:rsid w:val="003302E5"/>
    <w:rsid w:val="00330ECA"/>
    <w:rsid w:val="00331406"/>
    <w:rsid w:val="00332042"/>
    <w:rsid w:val="00332352"/>
    <w:rsid w:val="00332640"/>
    <w:rsid w:val="003340AD"/>
    <w:rsid w:val="00334285"/>
    <w:rsid w:val="00334A99"/>
    <w:rsid w:val="003368B1"/>
    <w:rsid w:val="003403D3"/>
    <w:rsid w:val="00341850"/>
    <w:rsid w:val="00341E97"/>
    <w:rsid w:val="0034288F"/>
    <w:rsid w:val="00342F91"/>
    <w:rsid w:val="00343E67"/>
    <w:rsid w:val="00344316"/>
    <w:rsid w:val="00344816"/>
    <w:rsid w:val="003464EF"/>
    <w:rsid w:val="00346951"/>
    <w:rsid w:val="00347A95"/>
    <w:rsid w:val="0035148D"/>
    <w:rsid w:val="00352A4A"/>
    <w:rsid w:val="00353419"/>
    <w:rsid w:val="00353C3F"/>
    <w:rsid w:val="0035404D"/>
    <w:rsid w:val="00354FDE"/>
    <w:rsid w:val="00355150"/>
    <w:rsid w:val="003552B3"/>
    <w:rsid w:val="00355423"/>
    <w:rsid w:val="003564FC"/>
    <w:rsid w:val="003578D7"/>
    <w:rsid w:val="003601D1"/>
    <w:rsid w:val="00361CDD"/>
    <w:rsid w:val="0036392C"/>
    <w:rsid w:val="00363F73"/>
    <w:rsid w:val="003655D6"/>
    <w:rsid w:val="00365AE9"/>
    <w:rsid w:val="00366853"/>
    <w:rsid w:val="00367F8C"/>
    <w:rsid w:val="00370826"/>
    <w:rsid w:val="00370D04"/>
    <w:rsid w:val="00371132"/>
    <w:rsid w:val="0037274B"/>
    <w:rsid w:val="00373409"/>
    <w:rsid w:val="0037452E"/>
    <w:rsid w:val="00374B8C"/>
    <w:rsid w:val="00375092"/>
    <w:rsid w:val="003761BD"/>
    <w:rsid w:val="00376A49"/>
    <w:rsid w:val="00377189"/>
    <w:rsid w:val="003776CD"/>
    <w:rsid w:val="00380444"/>
    <w:rsid w:val="0038161B"/>
    <w:rsid w:val="0038184A"/>
    <w:rsid w:val="003833D9"/>
    <w:rsid w:val="003840E7"/>
    <w:rsid w:val="00384CF6"/>
    <w:rsid w:val="0038582B"/>
    <w:rsid w:val="0038728E"/>
    <w:rsid w:val="00387827"/>
    <w:rsid w:val="0039378A"/>
    <w:rsid w:val="003937DB"/>
    <w:rsid w:val="00393A69"/>
    <w:rsid w:val="00394226"/>
    <w:rsid w:val="00394AB3"/>
    <w:rsid w:val="00394C8A"/>
    <w:rsid w:val="00394E83"/>
    <w:rsid w:val="00394F15"/>
    <w:rsid w:val="0039515A"/>
    <w:rsid w:val="00395257"/>
    <w:rsid w:val="003952B1"/>
    <w:rsid w:val="003960B5"/>
    <w:rsid w:val="00396FCE"/>
    <w:rsid w:val="00397305"/>
    <w:rsid w:val="00397385"/>
    <w:rsid w:val="0039757B"/>
    <w:rsid w:val="00397B92"/>
    <w:rsid w:val="003A0770"/>
    <w:rsid w:val="003A07A6"/>
    <w:rsid w:val="003A1E62"/>
    <w:rsid w:val="003A28AE"/>
    <w:rsid w:val="003A3232"/>
    <w:rsid w:val="003A39EC"/>
    <w:rsid w:val="003A3B63"/>
    <w:rsid w:val="003A4B44"/>
    <w:rsid w:val="003A596A"/>
    <w:rsid w:val="003A5A59"/>
    <w:rsid w:val="003A7AC0"/>
    <w:rsid w:val="003B0246"/>
    <w:rsid w:val="003B02C4"/>
    <w:rsid w:val="003B056A"/>
    <w:rsid w:val="003B1520"/>
    <w:rsid w:val="003B216C"/>
    <w:rsid w:val="003B2775"/>
    <w:rsid w:val="003B2FD5"/>
    <w:rsid w:val="003B517C"/>
    <w:rsid w:val="003B5688"/>
    <w:rsid w:val="003B6157"/>
    <w:rsid w:val="003B67A6"/>
    <w:rsid w:val="003B725D"/>
    <w:rsid w:val="003C078A"/>
    <w:rsid w:val="003C0DB4"/>
    <w:rsid w:val="003C149C"/>
    <w:rsid w:val="003C16EA"/>
    <w:rsid w:val="003C2E70"/>
    <w:rsid w:val="003C3EC7"/>
    <w:rsid w:val="003C7075"/>
    <w:rsid w:val="003C780F"/>
    <w:rsid w:val="003D0CE2"/>
    <w:rsid w:val="003D0F66"/>
    <w:rsid w:val="003D155A"/>
    <w:rsid w:val="003D1620"/>
    <w:rsid w:val="003D1F1C"/>
    <w:rsid w:val="003D2B31"/>
    <w:rsid w:val="003D3B7B"/>
    <w:rsid w:val="003D56D9"/>
    <w:rsid w:val="003D5E83"/>
    <w:rsid w:val="003D625D"/>
    <w:rsid w:val="003D666C"/>
    <w:rsid w:val="003D6E99"/>
    <w:rsid w:val="003E02FE"/>
    <w:rsid w:val="003E06CC"/>
    <w:rsid w:val="003E193C"/>
    <w:rsid w:val="003E1DCA"/>
    <w:rsid w:val="003E22ED"/>
    <w:rsid w:val="003E3292"/>
    <w:rsid w:val="003E340A"/>
    <w:rsid w:val="003E3D35"/>
    <w:rsid w:val="003E4331"/>
    <w:rsid w:val="003E4CB1"/>
    <w:rsid w:val="003E5155"/>
    <w:rsid w:val="003E531E"/>
    <w:rsid w:val="003E5C68"/>
    <w:rsid w:val="003E5F29"/>
    <w:rsid w:val="003E72CD"/>
    <w:rsid w:val="003E76CC"/>
    <w:rsid w:val="003E79D0"/>
    <w:rsid w:val="003F102E"/>
    <w:rsid w:val="003F1999"/>
    <w:rsid w:val="003F2105"/>
    <w:rsid w:val="003F2451"/>
    <w:rsid w:val="003F3F73"/>
    <w:rsid w:val="003F421C"/>
    <w:rsid w:val="003F47F7"/>
    <w:rsid w:val="003F4F92"/>
    <w:rsid w:val="003F578D"/>
    <w:rsid w:val="003F5AFF"/>
    <w:rsid w:val="003F69A5"/>
    <w:rsid w:val="003F70EE"/>
    <w:rsid w:val="003F788D"/>
    <w:rsid w:val="003F7A6E"/>
    <w:rsid w:val="003F7B38"/>
    <w:rsid w:val="003F7CFA"/>
    <w:rsid w:val="00400A92"/>
    <w:rsid w:val="004016EC"/>
    <w:rsid w:val="00401B49"/>
    <w:rsid w:val="0040322B"/>
    <w:rsid w:val="00403602"/>
    <w:rsid w:val="004044B9"/>
    <w:rsid w:val="00405127"/>
    <w:rsid w:val="00406918"/>
    <w:rsid w:val="00411512"/>
    <w:rsid w:val="00411BE3"/>
    <w:rsid w:val="004121AD"/>
    <w:rsid w:val="00413A87"/>
    <w:rsid w:val="00413B88"/>
    <w:rsid w:val="00414C12"/>
    <w:rsid w:val="004152D3"/>
    <w:rsid w:val="004154EB"/>
    <w:rsid w:val="00416102"/>
    <w:rsid w:val="0042013D"/>
    <w:rsid w:val="00420227"/>
    <w:rsid w:val="0042172E"/>
    <w:rsid w:val="00423437"/>
    <w:rsid w:val="004237BC"/>
    <w:rsid w:val="00424198"/>
    <w:rsid w:val="00424F16"/>
    <w:rsid w:val="004250E5"/>
    <w:rsid w:val="004266F7"/>
    <w:rsid w:val="00430A48"/>
    <w:rsid w:val="00430B6D"/>
    <w:rsid w:val="0043113E"/>
    <w:rsid w:val="00431214"/>
    <w:rsid w:val="00431B50"/>
    <w:rsid w:val="00432360"/>
    <w:rsid w:val="00433238"/>
    <w:rsid w:val="004338D5"/>
    <w:rsid w:val="00434EE4"/>
    <w:rsid w:val="0043512E"/>
    <w:rsid w:val="004362B1"/>
    <w:rsid w:val="004369D0"/>
    <w:rsid w:val="00436ECA"/>
    <w:rsid w:val="00437580"/>
    <w:rsid w:val="004376C0"/>
    <w:rsid w:val="00437E26"/>
    <w:rsid w:val="00440462"/>
    <w:rsid w:val="00440FDE"/>
    <w:rsid w:val="004419F4"/>
    <w:rsid w:val="00442AAA"/>
    <w:rsid w:val="00443E08"/>
    <w:rsid w:val="00443FF2"/>
    <w:rsid w:val="0044464B"/>
    <w:rsid w:val="00445067"/>
    <w:rsid w:val="004457EF"/>
    <w:rsid w:val="00445B9A"/>
    <w:rsid w:val="00447237"/>
    <w:rsid w:val="004478D9"/>
    <w:rsid w:val="00447F0A"/>
    <w:rsid w:val="00451427"/>
    <w:rsid w:val="004518FD"/>
    <w:rsid w:val="004534F5"/>
    <w:rsid w:val="00453AA2"/>
    <w:rsid w:val="00455170"/>
    <w:rsid w:val="0045575B"/>
    <w:rsid w:val="0045592B"/>
    <w:rsid w:val="00455C13"/>
    <w:rsid w:val="00455F13"/>
    <w:rsid w:val="004561E5"/>
    <w:rsid w:val="004579B8"/>
    <w:rsid w:val="00457EBC"/>
    <w:rsid w:val="004619AD"/>
    <w:rsid w:val="00461E40"/>
    <w:rsid w:val="0046208D"/>
    <w:rsid w:val="004620D6"/>
    <w:rsid w:val="00466289"/>
    <w:rsid w:val="004679AE"/>
    <w:rsid w:val="00467CA4"/>
    <w:rsid w:val="00467F2E"/>
    <w:rsid w:val="00471042"/>
    <w:rsid w:val="00471E23"/>
    <w:rsid w:val="00471E4D"/>
    <w:rsid w:val="00471FE7"/>
    <w:rsid w:val="00472437"/>
    <w:rsid w:val="00472648"/>
    <w:rsid w:val="004726A7"/>
    <w:rsid w:val="00472A68"/>
    <w:rsid w:val="00472B2B"/>
    <w:rsid w:val="00472B69"/>
    <w:rsid w:val="00472F7E"/>
    <w:rsid w:val="00473421"/>
    <w:rsid w:val="00473534"/>
    <w:rsid w:val="0047355C"/>
    <w:rsid w:val="00474612"/>
    <w:rsid w:val="00474EE3"/>
    <w:rsid w:val="00474FAE"/>
    <w:rsid w:val="004757F2"/>
    <w:rsid w:val="00476170"/>
    <w:rsid w:val="00476A8C"/>
    <w:rsid w:val="00476B63"/>
    <w:rsid w:val="0047794F"/>
    <w:rsid w:val="004802F9"/>
    <w:rsid w:val="00480713"/>
    <w:rsid w:val="00480969"/>
    <w:rsid w:val="0048150F"/>
    <w:rsid w:val="004826A9"/>
    <w:rsid w:val="0048294E"/>
    <w:rsid w:val="0048350A"/>
    <w:rsid w:val="004845F1"/>
    <w:rsid w:val="00484DC9"/>
    <w:rsid w:val="00485F2D"/>
    <w:rsid w:val="00487DFD"/>
    <w:rsid w:val="00490757"/>
    <w:rsid w:val="00491049"/>
    <w:rsid w:val="00491591"/>
    <w:rsid w:val="004922B8"/>
    <w:rsid w:val="00492EB8"/>
    <w:rsid w:val="00492F07"/>
    <w:rsid w:val="0049329D"/>
    <w:rsid w:val="00493FDF"/>
    <w:rsid w:val="00494BF8"/>
    <w:rsid w:val="004963D5"/>
    <w:rsid w:val="00497292"/>
    <w:rsid w:val="0049795C"/>
    <w:rsid w:val="00497D23"/>
    <w:rsid w:val="00497E0F"/>
    <w:rsid w:val="00497F6F"/>
    <w:rsid w:val="004A1C18"/>
    <w:rsid w:val="004A3017"/>
    <w:rsid w:val="004A3468"/>
    <w:rsid w:val="004A3703"/>
    <w:rsid w:val="004A3D2A"/>
    <w:rsid w:val="004A54BF"/>
    <w:rsid w:val="004B0532"/>
    <w:rsid w:val="004B0612"/>
    <w:rsid w:val="004B11EA"/>
    <w:rsid w:val="004B1FE9"/>
    <w:rsid w:val="004B2044"/>
    <w:rsid w:val="004B2180"/>
    <w:rsid w:val="004B422A"/>
    <w:rsid w:val="004B45BA"/>
    <w:rsid w:val="004B47B2"/>
    <w:rsid w:val="004B495A"/>
    <w:rsid w:val="004B685B"/>
    <w:rsid w:val="004B708E"/>
    <w:rsid w:val="004B71FE"/>
    <w:rsid w:val="004C025D"/>
    <w:rsid w:val="004C060E"/>
    <w:rsid w:val="004C068B"/>
    <w:rsid w:val="004C084C"/>
    <w:rsid w:val="004C0FDB"/>
    <w:rsid w:val="004C1288"/>
    <w:rsid w:val="004C20AC"/>
    <w:rsid w:val="004C240D"/>
    <w:rsid w:val="004C3017"/>
    <w:rsid w:val="004C3409"/>
    <w:rsid w:val="004C348D"/>
    <w:rsid w:val="004C3A2F"/>
    <w:rsid w:val="004C3DAB"/>
    <w:rsid w:val="004C3E0A"/>
    <w:rsid w:val="004C503E"/>
    <w:rsid w:val="004C6623"/>
    <w:rsid w:val="004C78E4"/>
    <w:rsid w:val="004D02D0"/>
    <w:rsid w:val="004D02F5"/>
    <w:rsid w:val="004D08A4"/>
    <w:rsid w:val="004D1081"/>
    <w:rsid w:val="004D1C25"/>
    <w:rsid w:val="004D45F6"/>
    <w:rsid w:val="004D4B12"/>
    <w:rsid w:val="004D5E39"/>
    <w:rsid w:val="004D689A"/>
    <w:rsid w:val="004D6FBA"/>
    <w:rsid w:val="004D7F7B"/>
    <w:rsid w:val="004E0523"/>
    <w:rsid w:val="004E05AD"/>
    <w:rsid w:val="004E0879"/>
    <w:rsid w:val="004E0D23"/>
    <w:rsid w:val="004E1E3C"/>
    <w:rsid w:val="004E20A7"/>
    <w:rsid w:val="004E2400"/>
    <w:rsid w:val="004E2918"/>
    <w:rsid w:val="004E2FB2"/>
    <w:rsid w:val="004E3E7C"/>
    <w:rsid w:val="004E3FC1"/>
    <w:rsid w:val="004E5ABF"/>
    <w:rsid w:val="004E6154"/>
    <w:rsid w:val="004E78D6"/>
    <w:rsid w:val="004F09BC"/>
    <w:rsid w:val="004F0BE9"/>
    <w:rsid w:val="004F1D3F"/>
    <w:rsid w:val="004F1E7F"/>
    <w:rsid w:val="004F1F87"/>
    <w:rsid w:val="004F2147"/>
    <w:rsid w:val="004F4CE0"/>
    <w:rsid w:val="004F5139"/>
    <w:rsid w:val="004F56F3"/>
    <w:rsid w:val="004F58E8"/>
    <w:rsid w:val="004F59DF"/>
    <w:rsid w:val="004F5AEC"/>
    <w:rsid w:val="004F5F9E"/>
    <w:rsid w:val="004F6927"/>
    <w:rsid w:val="004F693B"/>
    <w:rsid w:val="004F726A"/>
    <w:rsid w:val="00501107"/>
    <w:rsid w:val="00501B8B"/>
    <w:rsid w:val="00501CCF"/>
    <w:rsid w:val="0050249A"/>
    <w:rsid w:val="00503C10"/>
    <w:rsid w:val="0050402A"/>
    <w:rsid w:val="005041F8"/>
    <w:rsid w:val="00504312"/>
    <w:rsid w:val="00504E29"/>
    <w:rsid w:val="00506CBB"/>
    <w:rsid w:val="00507174"/>
    <w:rsid w:val="00507EC7"/>
    <w:rsid w:val="00511E60"/>
    <w:rsid w:val="00512C1F"/>
    <w:rsid w:val="005140D3"/>
    <w:rsid w:val="00514939"/>
    <w:rsid w:val="00514B01"/>
    <w:rsid w:val="00516AC0"/>
    <w:rsid w:val="00516EA3"/>
    <w:rsid w:val="00517B60"/>
    <w:rsid w:val="00521CA5"/>
    <w:rsid w:val="00522107"/>
    <w:rsid w:val="005225C8"/>
    <w:rsid w:val="00523DA1"/>
    <w:rsid w:val="005240EB"/>
    <w:rsid w:val="005241C2"/>
    <w:rsid w:val="00524369"/>
    <w:rsid w:val="00524674"/>
    <w:rsid w:val="0052563C"/>
    <w:rsid w:val="00526417"/>
    <w:rsid w:val="00526BD4"/>
    <w:rsid w:val="00527371"/>
    <w:rsid w:val="00530517"/>
    <w:rsid w:val="00530E5A"/>
    <w:rsid w:val="00530FAA"/>
    <w:rsid w:val="005313DB"/>
    <w:rsid w:val="005319E8"/>
    <w:rsid w:val="00531A1C"/>
    <w:rsid w:val="00532CDE"/>
    <w:rsid w:val="00532DA7"/>
    <w:rsid w:val="00532E99"/>
    <w:rsid w:val="00533532"/>
    <w:rsid w:val="0053425F"/>
    <w:rsid w:val="00534E19"/>
    <w:rsid w:val="00534FA1"/>
    <w:rsid w:val="00535B03"/>
    <w:rsid w:val="00535C99"/>
    <w:rsid w:val="005366C1"/>
    <w:rsid w:val="00537DB4"/>
    <w:rsid w:val="00540310"/>
    <w:rsid w:val="00540555"/>
    <w:rsid w:val="005412FF"/>
    <w:rsid w:val="00541AD3"/>
    <w:rsid w:val="00541BDD"/>
    <w:rsid w:val="00542B75"/>
    <w:rsid w:val="00543132"/>
    <w:rsid w:val="005437BD"/>
    <w:rsid w:val="005447FB"/>
    <w:rsid w:val="00544FE8"/>
    <w:rsid w:val="00545DA8"/>
    <w:rsid w:val="00547386"/>
    <w:rsid w:val="00547808"/>
    <w:rsid w:val="00551987"/>
    <w:rsid w:val="005521DF"/>
    <w:rsid w:val="00552284"/>
    <w:rsid w:val="005539ED"/>
    <w:rsid w:val="00554FE4"/>
    <w:rsid w:val="0055635E"/>
    <w:rsid w:val="00556D6B"/>
    <w:rsid w:val="00557278"/>
    <w:rsid w:val="005603EA"/>
    <w:rsid w:val="00560BAE"/>
    <w:rsid w:val="00562801"/>
    <w:rsid w:val="00563E4F"/>
    <w:rsid w:val="00563F40"/>
    <w:rsid w:val="00564385"/>
    <w:rsid w:val="005646B6"/>
    <w:rsid w:val="005646DC"/>
    <w:rsid w:val="0056620A"/>
    <w:rsid w:val="005666A5"/>
    <w:rsid w:val="00566C73"/>
    <w:rsid w:val="00566EF1"/>
    <w:rsid w:val="00567409"/>
    <w:rsid w:val="00567A37"/>
    <w:rsid w:val="00571EC8"/>
    <w:rsid w:val="0057253E"/>
    <w:rsid w:val="00572FB7"/>
    <w:rsid w:val="00574783"/>
    <w:rsid w:val="00575187"/>
    <w:rsid w:val="00575630"/>
    <w:rsid w:val="00575A60"/>
    <w:rsid w:val="00577136"/>
    <w:rsid w:val="00577B91"/>
    <w:rsid w:val="00580450"/>
    <w:rsid w:val="0058115D"/>
    <w:rsid w:val="00581945"/>
    <w:rsid w:val="00581B25"/>
    <w:rsid w:val="00582C4B"/>
    <w:rsid w:val="0058587E"/>
    <w:rsid w:val="00585CD0"/>
    <w:rsid w:val="00586833"/>
    <w:rsid w:val="00587823"/>
    <w:rsid w:val="00590DC3"/>
    <w:rsid w:val="0059225D"/>
    <w:rsid w:val="0059375E"/>
    <w:rsid w:val="0059381E"/>
    <w:rsid w:val="0059440D"/>
    <w:rsid w:val="0059500D"/>
    <w:rsid w:val="005961D5"/>
    <w:rsid w:val="00596AB8"/>
    <w:rsid w:val="00597324"/>
    <w:rsid w:val="0059798E"/>
    <w:rsid w:val="005979E4"/>
    <w:rsid w:val="005A00FE"/>
    <w:rsid w:val="005A0112"/>
    <w:rsid w:val="005A14AD"/>
    <w:rsid w:val="005A24F2"/>
    <w:rsid w:val="005A2BC0"/>
    <w:rsid w:val="005A2BD1"/>
    <w:rsid w:val="005A348A"/>
    <w:rsid w:val="005A351D"/>
    <w:rsid w:val="005A3A25"/>
    <w:rsid w:val="005A409C"/>
    <w:rsid w:val="005A416C"/>
    <w:rsid w:val="005A43B0"/>
    <w:rsid w:val="005A46A9"/>
    <w:rsid w:val="005A4F6F"/>
    <w:rsid w:val="005A515D"/>
    <w:rsid w:val="005A630E"/>
    <w:rsid w:val="005A6860"/>
    <w:rsid w:val="005A6A66"/>
    <w:rsid w:val="005A6DE5"/>
    <w:rsid w:val="005B0134"/>
    <w:rsid w:val="005B0FB0"/>
    <w:rsid w:val="005B27FB"/>
    <w:rsid w:val="005B300C"/>
    <w:rsid w:val="005B3DC3"/>
    <w:rsid w:val="005B3EFA"/>
    <w:rsid w:val="005B4238"/>
    <w:rsid w:val="005B5EE0"/>
    <w:rsid w:val="005B5F38"/>
    <w:rsid w:val="005B6441"/>
    <w:rsid w:val="005B69FF"/>
    <w:rsid w:val="005B6DF5"/>
    <w:rsid w:val="005C01EB"/>
    <w:rsid w:val="005C048B"/>
    <w:rsid w:val="005C0731"/>
    <w:rsid w:val="005C1585"/>
    <w:rsid w:val="005C42D6"/>
    <w:rsid w:val="005C46B9"/>
    <w:rsid w:val="005C46FC"/>
    <w:rsid w:val="005C5C66"/>
    <w:rsid w:val="005C5F1F"/>
    <w:rsid w:val="005C618F"/>
    <w:rsid w:val="005C63A1"/>
    <w:rsid w:val="005C6705"/>
    <w:rsid w:val="005C6725"/>
    <w:rsid w:val="005C6A3C"/>
    <w:rsid w:val="005C6F7A"/>
    <w:rsid w:val="005C7008"/>
    <w:rsid w:val="005C7102"/>
    <w:rsid w:val="005C7FEC"/>
    <w:rsid w:val="005D0F13"/>
    <w:rsid w:val="005D17E1"/>
    <w:rsid w:val="005D2A50"/>
    <w:rsid w:val="005D2E58"/>
    <w:rsid w:val="005D44F3"/>
    <w:rsid w:val="005D54E7"/>
    <w:rsid w:val="005D5606"/>
    <w:rsid w:val="005D7B92"/>
    <w:rsid w:val="005D7F1D"/>
    <w:rsid w:val="005E06F3"/>
    <w:rsid w:val="005E19B0"/>
    <w:rsid w:val="005E256F"/>
    <w:rsid w:val="005E2BC7"/>
    <w:rsid w:val="005E2BD8"/>
    <w:rsid w:val="005E32D9"/>
    <w:rsid w:val="005E3A96"/>
    <w:rsid w:val="005E3F50"/>
    <w:rsid w:val="005E4806"/>
    <w:rsid w:val="005E5085"/>
    <w:rsid w:val="005E5215"/>
    <w:rsid w:val="005F004B"/>
    <w:rsid w:val="005F0BAC"/>
    <w:rsid w:val="005F4B39"/>
    <w:rsid w:val="005F4C9A"/>
    <w:rsid w:val="005F51DA"/>
    <w:rsid w:val="005F5BBB"/>
    <w:rsid w:val="005F5E9B"/>
    <w:rsid w:val="005F64BB"/>
    <w:rsid w:val="005F7955"/>
    <w:rsid w:val="006005A9"/>
    <w:rsid w:val="00602001"/>
    <w:rsid w:val="00602226"/>
    <w:rsid w:val="006022BC"/>
    <w:rsid w:val="0060291A"/>
    <w:rsid w:val="00602B9D"/>
    <w:rsid w:val="0060345B"/>
    <w:rsid w:val="00603E62"/>
    <w:rsid w:val="00604CAE"/>
    <w:rsid w:val="0060569B"/>
    <w:rsid w:val="0061041F"/>
    <w:rsid w:val="006115BE"/>
    <w:rsid w:val="00612DCD"/>
    <w:rsid w:val="00613E0A"/>
    <w:rsid w:val="00613FB4"/>
    <w:rsid w:val="00615396"/>
    <w:rsid w:val="00615CF6"/>
    <w:rsid w:val="00620E92"/>
    <w:rsid w:val="006211C3"/>
    <w:rsid w:val="00621D1F"/>
    <w:rsid w:val="00622E4B"/>
    <w:rsid w:val="006243F4"/>
    <w:rsid w:val="006246EB"/>
    <w:rsid w:val="00624A29"/>
    <w:rsid w:val="00624C53"/>
    <w:rsid w:val="00624E0D"/>
    <w:rsid w:val="006262D7"/>
    <w:rsid w:val="00626AD0"/>
    <w:rsid w:val="00627CE6"/>
    <w:rsid w:val="00634B28"/>
    <w:rsid w:val="006359BB"/>
    <w:rsid w:val="00635DF1"/>
    <w:rsid w:val="00635FBC"/>
    <w:rsid w:val="00636437"/>
    <w:rsid w:val="00636762"/>
    <w:rsid w:val="00636D11"/>
    <w:rsid w:val="006403E1"/>
    <w:rsid w:val="00640D83"/>
    <w:rsid w:val="00641B9C"/>
    <w:rsid w:val="00642D33"/>
    <w:rsid w:val="00646830"/>
    <w:rsid w:val="0065069F"/>
    <w:rsid w:val="0065164E"/>
    <w:rsid w:val="00651B49"/>
    <w:rsid w:val="00651BE2"/>
    <w:rsid w:val="0065261C"/>
    <w:rsid w:val="006529E7"/>
    <w:rsid w:val="0065350D"/>
    <w:rsid w:val="00653642"/>
    <w:rsid w:val="00655384"/>
    <w:rsid w:val="00656478"/>
    <w:rsid w:val="006567D3"/>
    <w:rsid w:val="00656CCC"/>
    <w:rsid w:val="00656FD8"/>
    <w:rsid w:val="0066076B"/>
    <w:rsid w:val="00660815"/>
    <w:rsid w:val="00661882"/>
    <w:rsid w:val="00662689"/>
    <w:rsid w:val="0066285E"/>
    <w:rsid w:val="00662ABC"/>
    <w:rsid w:val="00662E19"/>
    <w:rsid w:val="006640D4"/>
    <w:rsid w:val="006641B0"/>
    <w:rsid w:val="006641F9"/>
    <w:rsid w:val="00664673"/>
    <w:rsid w:val="0066589D"/>
    <w:rsid w:val="00665F08"/>
    <w:rsid w:val="006663F3"/>
    <w:rsid w:val="00666AA9"/>
    <w:rsid w:val="00670B68"/>
    <w:rsid w:val="006714A3"/>
    <w:rsid w:val="00671BEC"/>
    <w:rsid w:val="00671E97"/>
    <w:rsid w:val="006722AD"/>
    <w:rsid w:val="006736F0"/>
    <w:rsid w:val="00673BDF"/>
    <w:rsid w:val="00674A51"/>
    <w:rsid w:val="00674FBB"/>
    <w:rsid w:val="00675280"/>
    <w:rsid w:val="006758D2"/>
    <w:rsid w:val="006771F0"/>
    <w:rsid w:val="006774ED"/>
    <w:rsid w:val="006810A4"/>
    <w:rsid w:val="0068160E"/>
    <w:rsid w:val="006816EC"/>
    <w:rsid w:val="006819C0"/>
    <w:rsid w:val="00681B81"/>
    <w:rsid w:val="00681E07"/>
    <w:rsid w:val="0068295A"/>
    <w:rsid w:val="00682CCB"/>
    <w:rsid w:val="006831C6"/>
    <w:rsid w:val="006833B3"/>
    <w:rsid w:val="00683C06"/>
    <w:rsid w:val="006853FB"/>
    <w:rsid w:val="00685B0F"/>
    <w:rsid w:val="00685DAA"/>
    <w:rsid w:val="00685FDC"/>
    <w:rsid w:val="00686702"/>
    <w:rsid w:val="00686BF2"/>
    <w:rsid w:val="00687DF7"/>
    <w:rsid w:val="0069039B"/>
    <w:rsid w:val="00691BAE"/>
    <w:rsid w:val="006924F8"/>
    <w:rsid w:val="00693114"/>
    <w:rsid w:val="00694070"/>
    <w:rsid w:val="00695134"/>
    <w:rsid w:val="006955D8"/>
    <w:rsid w:val="00695C93"/>
    <w:rsid w:val="0069675F"/>
    <w:rsid w:val="006969E3"/>
    <w:rsid w:val="00697756"/>
    <w:rsid w:val="006978C3"/>
    <w:rsid w:val="006A0633"/>
    <w:rsid w:val="006A11B8"/>
    <w:rsid w:val="006A1936"/>
    <w:rsid w:val="006A28BC"/>
    <w:rsid w:val="006A34D9"/>
    <w:rsid w:val="006A37BE"/>
    <w:rsid w:val="006A3E16"/>
    <w:rsid w:val="006A4021"/>
    <w:rsid w:val="006A4493"/>
    <w:rsid w:val="006A4AD0"/>
    <w:rsid w:val="006A6969"/>
    <w:rsid w:val="006A723F"/>
    <w:rsid w:val="006A7643"/>
    <w:rsid w:val="006A7656"/>
    <w:rsid w:val="006A779A"/>
    <w:rsid w:val="006A7EC0"/>
    <w:rsid w:val="006B0CCB"/>
    <w:rsid w:val="006B125D"/>
    <w:rsid w:val="006B188E"/>
    <w:rsid w:val="006B244E"/>
    <w:rsid w:val="006B29E8"/>
    <w:rsid w:val="006B2B7A"/>
    <w:rsid w:val="006B30E7"/>
    <w:rsid w:val="006B3A35"/>
    <w:rsid w:val="006B480D"/>
    <w:rsid w:val="006B4913"/>
    <w:rsid w:val="006B4D34"/>
    <w:rsid w:val="006B5220"/>
    <w:rsid w:val="006B561D"/>
    <w:rsid w:val="006B5F96"/>
    <w:rsid w:val="006B7652"/>
    <w:rsid w:val="006C09E2"/>
    <w:rsid w:val="006C0EAC"/>
    <w:rsid w:val="006C19D5"/>
    <w:rsid w:val="006C1EBF"/>
    <w:rsid w:val="006C2791"/>
    <w:rsid w:val="006C2CD4"/>
    <w:rsid w:val="006C34A8"/>
    <w:rsid w:val="006C39E6"/>
    <w:rsid w:val="006C3C3A"/>
    <w:rsid w:val="006C482F"/>
    <w:rsid w:val="006C7EAC"/>
    <w:rsid w:val="006D1D62"/>
    <w:rsid w:val="006D2488"/>
    <w:rsid w:val="006D3986"/>
    <w:rsid w:val="006D567B"/>
    <w:rsid w:val="006D6164"/>
    <w:rsid w:val="006D6A62"/>
    <w:rsid w:val="006D7007"/>
    <w:rsid w:val="006D709B"/>
    <w:rsid w:val="006D7803"/>
    <w:rsid w:val="006D7A8E"/>
    <w:rsid w:val="006E18C7"/>
    <w:rsid w:val="006E2F63"/>
    <w:rsid w:val="006E347E"/>
    <w:rsid w:val="006E3785"/>
    <w:rsid w:val="006E3A6D"/>
    <w:rsid w:val="006E3ECC"/>
    <w:rsid w:val="006E407A"/>
    <w:rsid w:val="006E49B5"/>
    <w:rsid w:val="006E4B37"/>
    <w:rsid w:val="006E4D2D"/>
    <w:rsid w:val="006E57AD"/>
    <w:rsid w:val="006E5D08"/>
    <w:rsid w:val="006E70D5"/>
    <w:rsid w:val="006E78A3"/>
    <w:rsid w:val="006F18AA"/>
    <w:rsid w:val="006F2EDD"/>
    <w:rsid w:val="006F405D"/>
    <w:rsid w:val="006F45B3"/>
    <w:rsid w:val="006F4D7C"/>
    <w:rsid w:val="006F5F95"/>
    <w:rsid w:val="006F607B"/>
    <w:rsid w:val="006F616B"/>
    <w:rsid w:val="006F6D0D"/>
    <w:rsid w:val="006F6EDF"/>
    <w:rsid w:val="006F7000"/>
    <w:rsid w:val="006F7788"/>
    <w:rsid w:val="00700611"/>
    <w:rsid w:val="0070117D"/>
    <w:rsid w:val="00701E4B"/>
    <w:rsid w:val="00702BA3"/>
    <w:rsid w:val="0070326F"/>
    <w:rsid w:val="00703339"/>
    <w:rsid w:val="00704626"/>
    <w:rsid w:val="007047F3"/>
    <w:rsid w:val="0070550E"/>
    <w:rsid w:val="00705E47"/>
    <w:rsid w:val="007076FA"/>
    <w:rsid w:val="007110EF"/>
    <w:rsid w:val="007118EB"/>
    <w:rsid w:val="00711E3A"/>
    <w:rsid w:val="00712402"/>
    <w:rsid w:val="00712AAE"/>
    <w:rsid w:val="00713124"/>
    <w:rsid w:val="00713E2B"/>
    <w:rsid w:val="00714E53"/>
    <w:rsid w:val="007150DA"/>
    <w:rsid w:val="00715415"/>
    <w:rsid w:val="0071555E"/>
    <w:rsid w:val="00716016"/>
    <w:rsid w:val="007179EF"/>
    <w:rsid w:val="0072005C"/>
    <w:rsid w:val="00720AF9"/>
    <w:rsid w:val="00720C04"/>
    <w:rsid w:val="0072170D"/>
    <w:rsid w:val="007231F9"/>
    <w:rsid w:val="00723DAD"/>
    <w:rsid w:val="00723F4D"/>
    <w:rsid w:val="007240E4"/>
    <w:rsid w:val="007249E6"/>
    <w:rsid w:val="00726DB3"/>
    <w:rsid w:val="00727AD9"/>
    <w:rsid w:val="007300D8"/>
    <w:rsid w:val="007308ED"/>
    <w:rsid w:val="007314DE"/>
    <w:rsid w:val="00731E0F"/>
    <w:rsid w:val="0073203C"/>
    <w:rsid w:val="00732DEB"/>
    <w:rsid w:val="00732FD7"/>
    <w:rsid w:val="007332EA"/>
    <w:rsid w:val="007344A3"/>
    <w:rsid w:val="00734531"/>
    <w:rsid w:val="007378CF"/>
    <w:rsid w:val="00737F0F"/>
    <w:rsid w:val="00740072"/>
    <w:rsid w:val="00740BEF"/>
    <w:rsid w:val="0074118C"/>
    <w:rsid w:val="007420F4"/>
    <w:rsid w:val="007432D7"/>
    <w:rsid w:val="007436AF"/>
    <w:rsid w:val="00743777"/>
    <w:rsid w:val="00745004"/>
    <w:rsid w:val="00745119"/>
    <w:rsid w:val="00745894"/>
    <w:rsid w:val="00745ACC"/>
    <w:rsid w:val="0074647A"/>
    <w:rsid w:val="007475F1"/>
    <w:rsid w:val="00750113"/>
    <w:rsid w:val="007512C5"/>
    <w:rsid w:val="007520B7"/>
    <w:rsid w:val="00752D42"/>
    <w:rsid w:val="007531B1"/>
    <w:rsid w:val="00754917"/>
    <w:rsid w:val="0075500D"/>
    <w:rsid w:val="00755A3A"/>
    <w:rsid w:val="00755B8C"/>
    <w:rsid w:val="007570D1"/>
    <w:rsid w:val="0075736C"/>
    <w:rsid w:val="00757ABA"/>
    <w:rsid w:val="00760FB9"/>
    <w:rsid w:val="007611DF"/>
    <w:rsid w:val="0076146F"/>
    <w:rsid w:val="007619E0"/>
    <w:rsid w:val="00762A8C"/>
    <w:rsid w:val="007630BE"/>
    <w:rsid w:val="0076384C"/>
    <w:rsid w:val="007648FE"/>
    <w:rsid w:val="00764C1D"/>
    <w:rsid w:val="00765A94"/>
    <w:rsid w:val="00766651"/>
    <w:rsid w:val="007717C9"/>
    <w:rsid w:val="007721CC"/>
    <w:rsid w:val="00772838"/>
    <w:rsid w:val="007733DD"/>
    <w:rsid w:val="00774C54"/>
    <w:rsid w:val="00780109"/>
    <w:rsid w:val="0078148C"/>
    <w:rsid w:val="0078193E"/>
    <w:rsid w:val="00782659"/>
    <w:rsid w:val="0078292A"/>
    <w:rsid w:val="00782C63"/>
    <w:rsid w:val="00783798"/>
    <w:rsid w:val="007857C9"/>
    <w:rsid w:val="00787769"/>
    <w:rsid w:val="00787924"/>
    <w:rsid w:val="007901CF"/>
    <w:rsid w:val="00790879"/>
    <w:rsid w:val="0079347F"/>
    <w:rsid w:val="00793BC0"/>
    <w:rsid w:val="00794EDD"/>
    <w:rsid w:val="007956DA"/>
    <w:rsid w:val="00796366"/>
    <w:rsid w:val="00796E2C"/>
    <w:rsid w:val="007A182D"/>
    <w:rsid w:val="007A1D95"/>
    <w:rsid w:val="007A24D7"/>
    <w:rsid w:val="007A2B56"/>
    <w:rsid w:val="007A2ED0"/>
    <w:rsid w:val="007A3C27"/>
    <w:rsid w:val="007A48D5"/>
    <w:rsid w:val="007A4D11"/>
    <w:rsid w:val="007A530F"/>
    <w:rsid w:val="007A5CCC"/>
    <w:rsid w:val="007A6166"/>
    <w:rsid w:val="007A67E8"/>
    <w:rsid w:val="007A7309"/>
    <w:rsid w:val="007A7901"/>
    <w:rsid w:val="007A79D1"/>
    <w:rsid w:val="007A7A54"/>
    <w:rsid w:val="007B01F8"/>
    <w:rsid w:val="007B1523"/>
    <w:rsid w:val="007B1590"/>
    <w:rsid w:val="007B1A5E"/>
    <w:rsid w:val="007B2057"/>
    <w:rsid w:val="007B3DAD"/>
    <w:rsid w:val="007B49B0"/>
    <w:rsid w:val="007B5C99"/>
    <w:rsid w:val="007B63C7"/>
    <w:rsid w:val="007B65ED"/>
    <w:rsid w:val="007B67E8"/>
    <w:rsid w:val="007B77D1"/>
    <w:rsid w:val="007B79A1"/>
    <w:rsid w:val="007C1982"/>
    <w:rsid w:val="007C2AA9"/>
    <w:rsid w:val="007C3156"/>
    <w:rsid w:val="007C3905"/>
    <w:rsid w:val="007C403D"/>
    <w:rsid w:val="007C4430"/>
    <w:rsid w:val="007C4654"/>
    <w:rsid w:val="007C4E8C"/>
    <w:rsid w:val="007C5180"/>
    <w:rsid w:val="007C6058"/>
    <w:rsid w:val="007C6422"/>
    <w:rsid w:val="007C6FD5"/>
    <w:rsid w:val="007C79E4"/>
    <w:rsid w:val="007D0075"/>
    <w:rsid w:val="007D0BBD"/>
    <w:rsid w:val="007D1B20"/>
    <w:rsid w:val="007D2155"/>
    <w:rsid w:val="007D366D"/>
    <w:rsid w:val="007D37C9"/>
    <w:rsid w:val="007D4773"/>
    <w:rsid w:val="007D48C1"/>
    <w:rsid w:val="007D51E0"/>
    <w:rsid w:val="007D5257"/>
    <w:rsid w:val="007D5AE8"/>
    <w:rsid w:val="007D6273"/>
    <w:rsid w:val="007D6A01"/>
    <w:rsid w:val="007D6A03"/>
    <w:rsid w:val="007D7CB9"/>
    <w:rsid w:val="007E0B7C"/>
    <w:rsid w:val="007E114D"/>
    <w:rsid w:val="007E150E"/>
    <w:rsid w:val="007E18F0"/>
    <w:rsid w:val="007E2829"/>
    <w:rsid w:val="007E37AA"/>
    <w:rsid w:val="007E491E"/>
    <w:rsid w:val="007E4CE2"/>
    <w:rsid w:val="007E609E"/>
    <w:rsid w:val="007E62EC"/>
    <w:rsid w:val="007E7D51"/>
    <w:rsid w:val="007F0039"/>
    <w:rsid w:val="007F0ACF"/>
    <w:rsid w:val="007F1108"/>
    <w:rsid w:val="007F1533"/>
    <w:rsid w:val="007F2E68"/>
    <w:rsid w:val="007F41E6"/>
    <w:rsid w:val="007F43EC"/>
    <w:rsid w:val="007F5748"/>
    <w:rsid w:val="007F61F6"/>
    <w:rsid w:val="007F6647"/>
    <w:rsid w:val="007F6C3E"/>
    <w:rsid w:val="008013ED"/>
    <w:rsid w:val="0080166C"/>
    <w:rsid w:val="0080246C"/>
    <w:rsid w:val="00803526"/>
    <w:rsid w:val="00803B20"/>
    <w:rsid w:val="008044B2"/>
    <w:rsid w:val="0080582E"/>
    <w:rsid w:val="00805A12"/>
    <w:rsid w:val="00805BBC"/>
    <w:rsid w:val="00805C53"/>
    <w:rsid w:val="00806A4F"/>
    <w:rsid w:val="00807692"/>
    <w:rsid w:val="0080790D"/>
    <w:rsid w:val="00807E6F"/>
    <w:rsid w:val="00810137"/>
    <w:rsid w:val="00810170"/>
    <w:rsid w:val="008105AB"/>
    <w:rsid w:val="00810CF0"/>
    <w:rsid w:val="00811394"/>
    <w:rsid w:val="00811A30"/>
    <w:rsid w:val="00811E81"/>
    <w:rsid w:val="00812F43"/>
    <w:rsid w:val="008140D5"/>
    <w:rsid w:val="00814473"/>
    <w:rsid w:val="00814D50"/>
    <w:rsid w:val="00815D47"/>
    <w:rsid w:val="008163F2"/>
    <w:rsid w:val="00816C38"/>
    <w:rsid w:val="00817A42"/>
    <w:rsid w:val="00817ED7"/>
    <w:rsid w:val="008200AA"/>
    <w:rsid w:val="00822409"/>
    <w:rsid w:val="00822A70"/>
    <w:rsid w:val="0082357F"/>
    <w:rsid w:val="00824015"/>
    <w:rsid w:val="00824271"/>
    <w:rsid w:val="00824C42"/>
    <w:rsid w:val="00826B4F"/>
    <w:rsid w:val="008277EF"/>
    <w:rsid w:val="00827AFD"/>
    <w:rsid w:val="008306E6"/>
    <w:rsid w:val="00831BCC"/>
    <w:rsid w:val="00831C2E"/>
    <w:rsid w:val="00832ACA"/>
    <w:rsid w:val="00832B7B"/>
    <w:rsid w:val="00832EDB"/>
    <w:rsid w:val="008331B7"/>
    <w:rsid w:val="00835471"/>
    <w:rsid w:val="008359DB"/>
    <w:rsid w:val="00837449"/>
    <w:rsid w:val="00837C6F"/>
    <w:rsid w:val="00837D31"/>
    <w:rsid w:val="00840031"/>
    <w:rsid w:val="00840B33"/>
    <w:rsid w:val="00841F60"/>
    <w:rsid w:val="00842042"/>
    <w:rsid w:val="00843484"/>
    <w:rsid w:val="008445E3"/>
    <w:rsid w:val="00844DC9"/>
    <w:rsid w:val="00845377"/>
    <w:rsid w:val="008456B1"/>
    <w:rsid w:val="00845ACB"/>
    <w:rsid w:val="00846E1F"/>
    <w:rsid w:val="00847CF1"/>
    <w:rsid w:val="008502CD"/>
    <w:rsid w:val="008502D2"/>
    <w:rsid w:val="00850E43"/>
    <w:rsid w:val="00851472"/>
    <w:rsid w:val="008514F1"/>
    <w:rsid w:val="00851B3C"/>
    <w:rsid w:val="00851EB9"/>
    <w:rsid w:val="00852766"/>
    <w:rsid w:val="0085379D"/>
    <w:rsid w:val="00854740"/>
    <w:rsid w:val="00854D88"/>
    <w:rsid w:val="0085511E"/>
    <w:rsid w:val="0085555A"/>
    <w:rsid w:val="0085557D"/>
    <w:rsid w:val="0085574B"/>
    <w:rsid w:val="008558B1"/>
    <w:rsid w:val="00855CC2"/>
    <w:rsid w:val="00856DF1"/>
    <w:rsid w:val="00857011"/>
    <w:rsid w:val="0085756A"/>
    <w:rsid w:val="00857A97"/>
    <w:rsid w:val="00857E81"/>
    <w:rsid w:val="00861C82"/>
    <w:rsid w:val="00861F44"/>
    <w:rsid w:val="008623A5"/>
    <w:rsid w:val="00862417"/>
    <w:rsid w:val="00862619"/>
    <w:rsid w:val="00863DC7"/>
    <w:rsid w:val="00864D68"/>
    <w:rsid w:val="00864E61"/>
    <w:rsid w:val="008650B9"/>
    <w:rsid w:val="00865E1D"/>
    <w:rsid w:val="008671A5"/>
    <w:rsid w:val="0086767A"/>
    <w:rsid w:val="008719CE"/>
    <w:rsid w:val="008719DE"/>
    <w:rsid w:val="00872404"/>
    <w:rsid w:val="00872481"/>
    <w:rsid w:val="00872A37"/>
    <w:rsid w:val="00872ADF"/>
    <w:rsid w:val="00873074"/>
    <w:rsid w:val="0087487D"/>
    <w:rsid w:val="00874ECD"/>
    <w:rsid w:val="008751FC"/>
    <w:rsid w:val="00876E10"/>
    <w:rsid w:val="00877EC1"/>
    <w:rsid w:val="008803C7"/>
    <w:rsid w:val="008808C0"/>
    <w:rsid w:val="00880D1A"/>
    <w:rsid w:val="008815A0"/>
    <w:rsid w:val="00881884"/>
    <w:rsid w:val="008822E6"/>
    <w:rsid w:val="00882384"/>
    <w:rsid w:val="00882D74"/>
    <w:rsid w:val="00883680"/>
    <w:rsid w:val="00884E20"/>
    <w:rsid w:val="00885228"/>
    <w:rsid w:val="00885B51"/>
    <w:rsid w:val="00885C05"/>
    <w:rsid w:val="008878BF"/>
    <w:rsid w:val="0089033C"/>
    <w:rsid w:val="00890360"/>
    <w:rsid w:val="008903D1"/>
    <w:rsid w:val="00890A5F"/>
    <w:rsid w:val="00891B39"/>
    <w:rsid w:val="008932AE"/>
    <w:rsid w:val="00894E16"/>
    <w:rsid w:val="00896400"/>
    <w:rsid w:val="00896B0A"/>
    <w:rsid w:val="008A00C1"/>
    <w:rsid w:val="008A1CE8"/>
    <w:rsid w:val="008A1E88"/>
    <w:rsid w:val="008A40FE"/>
    <w:rsid w:val="008A4E99"/>
    <w:rsid w:val="008A53DA"/>
    <w:rsid w:val="008A5409"/>
    <w:rsid w:val="008A5B31"/>
    <w:rsid w:val="008A5C99"/>
    <w:rsid w:val="008A5EDB"/>
    <w:rsid w:val="008A64FF"/>
    <w:rsid w:val="008A673E"/>
    <w:rsid w:val="008A6791"/>
    <w:rsid w:val="008A6B7F"/>
    <w:rsid w:val="008A6C27"/>
    <w:rsid w:val="008A72CB"/>
    <w:rsid w:val="008A740B"/>
    <w:rsid w:val="008A7B48"/>
    <w:rsid w:val="008B05EA"/>
    <w:rsid w:val="008B063B"/>
    <w:rsid w:val="008B0B5F"/>
    <w:rsid w:val="008B0B68"/>
    <w:rsid w:val="008B0DFF"/>
    <w:rsid w:val="008B1017"/>
    <w:rsid w:val="008B12C9"/>
    <w:rsid w:val="008B26C2"/>
    <w:rsid w:val="008B29B7"/>
    <w:rsid w:val="008B32D9"/>
    <w:rsid w:val="008B43EC"/>
    <w:rsid w:val="008B4A17"/>
    <w:rsid w:val="008B53E4"/>
    <w:rsid w:val="008B7E1A"/>
    <w:rsid w:val="008C09A3"/>
    <w:rsid w:val="008C09E7"/>
    <w:rsid w:val="008C0FD7"/>
    <w:rsid w:val="008C1037"/>
    <w:rsid w:val="008C12AF"/>
    <w:rsid w:val="008C1424"/>
    <w:rsid w:val="008C1500"/>
    <w:rsid w:val="008C4B22"/>
    <w:rsid w:val="008C4C81"/>
    <w:rsid w:val="008C54AE"/>
    <w:rsid w:val="008C566F"/>
    <w:rsid w:val="008C579D"/>
    <w:rsid w:val="008C6722"/>
    <w:rsid w:val="008C703A"/>
    <w:rsid w:val="008D0255"/>
    <w:rsid w:val="008D0EB6"/>
    <w:rsid w:val="008D23DD"/>
    <w:rsid w:val="008D27C3"/>
    <w:rsid w:val="008D2932"/>
    <w:rsid w:val="008D33B6"/>
    <w:rsid w:val="008D38CC"/>
    <w:rsid w:val="008D3C59"/>
    <w:rsid w:val="008D4116"/>
    <w:rsid w:val="008D4646"/>
    <w:rsid w:val="008D49E3"/>
    <w:rsid w:val="008D5C63"/>
    <w:rsid w:val="008D7C10"/>
    <w:rsid w:val="008D7CB4"/>
    <w:rsid w:val="008D7EE3"/>
    <w:rsid w:val="008E0061"/>
    <w:rsid w:val="008E1428"/>
    <w:rsid w:val="008E216A"/>
    <w:rsid w:val="008E2AAF"/>
    <w:rsid w:val="008E3D4F"/>
    <w:rsid w:val="008E418C"/>
    <w:rsid w:val="008E4AA5"/>
    <w:rsid w:val="008E4FFA"/>
    <w:rsid w:val="008E775E"/>
    <w:rsid w:val="008E7A69"/>
    <w:rsid w:val="008F02F0"/>
    <w:rsid w:val="008F1A38"/>
    <w:rsid w:val="008F243E"/>
    <w:rsid w:val="008F2641"/>
    <w:rsid w:val="008F2C8F"/>
    <w:rsid w:val="008F2CAF"/>
    <w:rsid w:val="008F3155"/>
    <w:rsid w:val="008F32B2"/>
    <w:rsid w:val="008F32D5"/>
    <w:rsid w:val="008F38E7"/>
    <w:rsid w:val="008F4C99"/>
    <w:rsid w:val="008F75EA"/>
    <w:rsid w:val="00900B24"/>
    <w:rsid w:val="00900C42"/>
    <w:rsid w:val="00900F19"/>
    <w:rsid w:val="00901735"/>
    <w:rsid w:val="00902EC9"/>
    <w:rsid w:val="00903A8F"/>
    <w:rsid w:val="00904D9B"/>
    <w:rsid w:val="009067BB"/>
    <w:rsid w:val="009073C7"/>
    <w:rsid w:val="009077E7"/>
    <w:rsid w:val="00910F2B"/>
    <w:rsid w:val="00912FFF"/>
    <w:rsid w:val="009136DC"/>
    <w:rsid w:val="00914055"/>
    <w:rsid w:val="0091417B"/>
    <w:rsid w:val="00914C41"/>
    <w:rsid w:val="00915BDE"/>
    <w:rsid w:val="00915D4E"/>
    <w:rsid w:val="00916F3E"/>
    <w:rsid w:val="009176F9"/>
    <w:rsid w:val="00917C2F"/>
    <w:rsid w:val="00917CC5"/>
    <w:rsid w:val="00917E99"/>
    <w:rsid w:val="00920669"/>
    <w:rsid w:val="00920BBF"/>
    <w:rsid w:val="00921A5E"/>
    <w:rsid w:val="00922547"/>
    <w:rsid w:val="0092260D"/>
    <w:rsid w:val="00922956"/>
    <w:rsid w:val="009230CF"/>
    <w:rsid w:val="0092344F"/>
    <w:rsid w:val="00925799"/>
    <w:rsid w:val="009259C9"/>
    <w:rsid w:val="00925F32"/>
    <w:rsid w:val="009275B7"/>
    <w:rsid w:val="00927698"/>
    <w:rsid w:val="00930547"/>
    <w:rsid w:val="00931BC2"/>
    <w:rsid w:val="00932388"/>
    <w:rsid w:val="009336A2"/>
    <w:rsid w:val="00933B8D"/>
    <w:rsid w:val="009340B5"/>
    <w:rsid w:val="00934690"/>
    <w:rsid w:val="00935025"/>
    <w:rsid w:val="009350A0"/>
    <w:rsid w:val="0093554C"/>
    <w:rsid w:val="00935CA8"/>
    <w:rsid w:val="00936AD3"/>
    <w:rsid w:val="00936E4B"/>
    <w:rsid w:val="009372C6"/>
    <w:rsid w:val="0093778F"/>
    <w:rsid w:val="00937F1F"/>
    <w:rsid w:val="00941453"/>
    <w:rsid w:val="0094216B"/>
    <w:rsid w:val="0094241D"/>
    <w:rsid w:val="00942907"/>
    <w:rsid w:val="009432EB"/>
    <w:rsid w:val="009438FA"/>
    <w:rsid w:val="009454DD"/>
    <w:rsid w:val="00945A2E"/>
    <w:rsid w:val="00946712"/>
    <w:rsid w:val="009501D9"/>
    <w:rsid w:val="00950243"/>
    <w:rsid w:val="0095096F"/>
    <w:rsid w:val="00951278"/>
    <w:rsid w:val="00952711"/>
    <w:rsid w:val="00952741"/>
    <w:rsid w:val="00952795"/>
    <w:rsid w:val="009528C4"/>
    <w:rsid w:val="0095387B"/>
    <w:rsid w:val="0095484F"/>
    <w:rsid w:val="0095596D"/>
    <w:rsid w:val="00955CB1"/>
    <w:rsid w:val="0095613A"/>
    <w:rsid w:val="009576AC"/>
    <w:rsid w:val="0096188A"/>
    <w:rsid w:val="009621FD"/>
    <w:rsid w:val="00962828"/>
    <w:rsid w:val="00963F2F"/>
    <w:rsid w:val="0096464B"/>
    <w:rsid w:val="00964F1F"/>
    <w:rsid w:val="00965229"/>
    <w:rsid w:val="0096584C"/>
    <w:rsid w:val="009658E7"/>
    <w:rsid w:val="009674D8"/>
    <w:rsid w:val="009725FE"/>
    <w:rsid w:val="00973756"/>
    <w:rsid w:val="0097390F"/>
    <w:rsid w:val="00973F22"/>
    <w:rsid w:val="009746EE"/>
    <w:rsid w:val="00975418"/>
    <w:rsid w:val="009759B1"/>
    <w:rsid w:val="009760B6"/>
    <w:rsid w:val="0097741B"/>
    <w:rsid w:val="00977B1B"/>
    <w:rsid w:val="00980106"/>
    <w:rsid w:val="009806B8"/>
    <w:rsid w:val="00980880"/>
    <w:rsid w:val="00980BBD"/>
    <w:rsid w:val="009810C8"/>
    <w:rsid w:val="0098151D"/>
    <w:rsid w:val="009827E7"/>
    <w:rsid w:val="0098325F"/>
    <w:rsid w:val="00983695"/>
    <w:rsid w:val="00983913"/>
    <w:rsid w:val="00983A3D"/>
    <w:rsid w:val="00983ED4"/>
    <w:rsid w:val="00984573"/>
    <w:rsid w:val="00984930"/>
    <w:rsid w:val="00984ADD"/>
    <w:rsid w:val="009851C5"/>
    <w:rsid w:val="00985A4A"/>
    <w:rsid w:val="00985A6D"/>
    <w:rsid w:val="0098689F"/>
    <w:rsid w:val="00986E53"/>
    <w:rsid w:val="00987174"/>
    <w:rsid w:val="009874B4"/>
    <w:rsid w:val="00990144"/>
    <w:rsid w:val="0099014D"/>
    <w:rsid w:val="00990455"/>
    <w:rsid w:val="00990798"/>
    <w:rsid w:val="00990FF1"/>
    <w:rsid w:val="0099218B"/>
    <w:rsid w:val="0099334B"/>
    <w:rsid w:val="00993C4E"/>
    <w:rsid w:val="0099469D"/>
    <w:rsid w:val="00994AE9"/>
    <w:rsid w:val="009953F0"/>
    <w:rsid w:val="00995475"/>
    <w:rsid w:val="0099590E"/>
    <w:rsid w:val="00995F29"/>
    <w:rsid w:val="00997442"/>
    <w:rsid w:val="00997B75"/>
    <w:rsid w:val="00997E2E"/>
    <w:rsid w:val="009A0E44"/>
    <w:rsid w:val="009A1C88"/>
    <w:rsid w:val="009A217A"/>
    <w:rsid w:val="009A266C"/>
    <w:rsid w:val="009A3312"/>
    <w:rsid w:val="009A352F"/>
    <w:rsid w:val="009A50C8"/>
    <w:rsid w:val="009A59F2"/>
    <w:rsid w:val="009A5A5C"/>
    <w:rsid w:val="009A5D4D"/>
    <w:rsid w:val="009A5DC7"/>
    <w:rsid w:val="009A5F0D"/>
    <w:rsid w:val="009A6865"/>
    <w:rsid w:val="009A6B64"/>
    <w:rsid w:val="009A6B80"/>
    <w:rsid w:val="009A7625"/>
    <w:rsid w:val="009B19F6"/>
    <w:rsid w:val="009B2852"/>
    <w:rsid w:val="009B2A3B"/>
    <w:rsid w:val="009B2FCD"/>
    <w:rsid w:val="009B4FF2"/>
    <w:rsid w:val="009B51E6"/>
    <w:rsid w:val="009B523B"/>
    <w:rsid w:val="009B56EB"/>
    <w:rsid w:val="009B761B"/>
    <w:rsid w:val="009C01E4"/>
    <w:rsid w:val="009C0991"/>
    <w:rsid w:val="009C10C4"/>
    <w:rsid w:val="009C145F"/>
    <w:rsid w:val="009C264C"/>
    <w:rsid w:val="009C2E3F"/>
    <w:rsid w:val="009C305F"/>
    <w:rsid w:val="009C3497"/>
    <w:rsid w:val="009C34DE"/>
    <w:rsid w:val="009C3F95"/>
    <w:rsid w:val="009C43C8"/>
    <w:rsid w:val="009C5B6A"/>
    <w:rsid w:val="009C678E"/>
    <w:rsid w:val="009C67CD"/>
    <w:rsid w:val="009C6F43"/>
    <w:rsid w:val="009C75F0"/>
    <w:rsid w:val="009C7DF6"/>
    <w:rsid w:val="009D0337"/>
    <w:rsid w:val="009D0459"/>
    <w:rsid w:val="009D1049"/>
    <w:rsid w:val="009D1352"/>
    <w:rsid w:val="009D15E6"/>
    <w:rsid w:val="009D4FBB"/>
    <w:rsid w:val="009D5E11"/>
    <w:rsid w:val="009D7690"/>
    <w:rsid w:val="009E0952"/>
    <w:rsid w:val="009E300B"/>
    <w:rsid w:val="009E33D4"/>
    <w:rsid w:val="009E3569"/>
    <w:rsid w:val="009E42F6"/>
    <w:rsid w:val="009E4F05"/>
    <w:rsid w:val="009E7FF6"/>
    <w:rsid w:val="009F04F3"/>
    <w:rsid w:val="009F10F0"/>
    <w:rsid w:val="009F14A4"/>
    <w:rsid w:val="009F2804"/>
    <w:rsid w:val="009F2DDB"/>
    <w:rsid w:val="009F37B5"/>
    <w:rsid w:val="009F452A"/>
    <w:rsid w:val="009F5A64"/>
    <w:rsid w:val="009F6849"/>
    <w:rsid w:val="009F7010"/>
    <w:rsid w:val="00A0036F"/>
    <w:rsid w:val="00A010DB"/>
    <w:rsid w:val="00A01245"/>
    <w:rsid w:val="00A0169D"/>
    <w:rsid w:val="00A018C7"/>
    <w:rsid w:val="00A02562"/>
    <w:rsid w:val="00A02BCA"/>
    <w:rsid w:val="00A02FE7"/>
    <w:rsid w:val="00A03269"/>
    <w:rsid w:val="00A04E53"/>
    <w:rsid w:val="00A05E9D"/>
    <w:rsid w:val="00A060E5"/>
    <w:rsid w:val="00A11A8E"/>
    <w:rsid w:val="00A12369"/>
    <w:rsid w:val="00A1353D"/>
    <w:rsid w:val="00A147A2"/>
    <w:rsid w:val="00A15E29"/>
    <w:rsid w:val="00A22985"/>
    <w:rsid w:val="00A22CEE"/>
    <w:rsid w:val="00A234DB"/>
    <w:rsid w:val="00A23C06"/>
    <w:rsid w:val="00A23E5C"/>
    <w:rsid w:val="00A241B7"/>
    <w:rsid w:val="00A247C9"/>
    <w:rsid w:val="00A25AE3"/>
    <w:rsid w:val="00A26D30"/>
    <w:rsid w:val="00A278D4"/>
    <w:rsid w:val="00A27A7A"/>
    <w:rsid w:val="00A308A8"/>
    <w:rsid w:val="00A30A6C"/>
    <w:rsid w:val="00A3100B"/>
    <w:rsid w:val="00A313CC"/>
    <w:rsid w:val="00A31A29"/>
    <w:rsid w:val="00A31AF1"/>
    <w:rsid w:val="00A33115"/>
    <w:rsid w:val="00A334FC"/>
    <w:rsid w:val="00A34048"/>
    <w:rsid w:val="00A34359"/>
    <w:rsid w:val="00A34AF1"/>
    <w:rsid w:val="00A3711D"/>
    <w:rsid w:val="00A372AD"/>
    <w:rsid w:val="00A37AB6"/>
    <w:rsid w:val="00A416E4"/>
    <w:rsid w:val="00A4256A"/>
    <w:rsid w:val="00A427DF"/>
    <w:rsid w:val="00A4388A"/>
    <w:rsid w:val="00A44EBC"/>
    <w:rsid w:val="00A45566"/>
    <w:rsid w:val="00A46036"/>
    <w:rsid w:val="00A46DA3"/>
    <w:rsid w:val="00A47667"/>
    <w:rsid w:val="00A5068D"/>
    <w:rsid w:val="00A521D8"/>
    <w:rsid w:val="00A52213"/>
    <w:rsid w:val="00A528D8"/>
    <w:rsid w:val="00A52C7B"/>
    <w:rsid w:val="00A5367D"/>
    <w:rsid w:val="00A53C64"/>
    <w:rsid w:val="00A53E6C"/>
    <w:rsid w:val="00A54588"/>
    <w:rsid w:val="00A54A7B"/>
    <w:rsid w:val="00A565FF"/>
    <w:rsid w:val="00A60696"/>
    <w:rsid w:val="00A61640"/>
    <w:rsid w:val="00A61A86"/>
    <w:rsid w:val="00A61FF5"/>
    <w:rsid w:val="00A62758"/>
    <w:rsid w:val="00A63064"/>
    <w:rsid w:val="00A634BA"/>
    <w:rsid w:val="00A63CCC"/>
    <w:rsid w:val="00A65531"/>
    <w:rsid w:val="00A65835"/>
    <w:rsid w:val="00A6651C"/>
    <w:rsid w:val="00A66BC4"/>
    <w:rsid w:val="00A67506"/>
    <w:rsid w:val="00A67BF5"/>
    <w:rsid w:val="00A7051C"/>
    <w:rsid w:val="00A719B4"/>
    <w:rsid w:val="00A71F26"/>
    <w:rsid w:val="00A7201E"/>
    <w:rsid w:val="00A7262F"/>
    <w:rsid w:val="00A7266F"/>
    <w:rsid w:val="00A7288F"/>
    <w:rsid w:val="00A73EC1"/>
    <w:rsid w:val="00A763F5"/>
    <w:rsid w:val="00A76990"/>
    <w:rsid w:val="00A77632"/>
    <w:rsid w:val="00A77B89"/>
    <w:rsid w:val="00A77E87"/>
    <w:rsid w:val="00A8030F"/>
    <w:rsid w:val="00A81B21"/>
    <w:rsid w:val="00A81D5D"/>
    <w:rsid w:val="00A83042"/>
    <w:rsid w:val="00A83395"/>
    <w:rsid w:val="00A845BD"/>
    <w:rsid w:val="00A84E85"/>
    <w:rsid w:val="00A85100"/>
    <w:rsid w:val="00A858AC"/>
    <w:rsid w:val="00A8632F"/>
    <w:rsid w:val="00A87455"/>
    <w:rsid w:val="00A90BCC"/>
    <w:rsid w:val="00A91022"/>
    <w:rsid w:val="00A91413"/>
    <w:rsid w:val="00A91485"/>
    <w:rsid w:val="00A91C15"/>
    <w:rsid w:val="00A924F6"/>
    <w:rsid w:val="00A92719"/>
    <w:rsid w:val="00A934E5"/>
    <w:rsid w:val="00A93EDE"/>
    <w:rsid w:val="00A953CB"/>
    <w:rsid w:val="00A95687"/>
    <w:rsid w:val="00A95B43"/>
    <w:rsid w:val="00AA1675"/>
    <w:rsid w:val="00AA194C"/>
    <w:rsid w:val="00AA1D6C"/>
    <w:rsid w:val="00AA20AF"/>
    <w:rsid w:val="00AA2289"/>
    <w:rsid w:val="00AA2E1A"/>
    <w:rsid w:val="00AA53C5"/>
    <w:rsid w:val="00AA567B"/>
    <w:rsid w:val="00AA6B19"/>
    <w:rsid w:val="00AA7EED"/>
    <w:rsid w:val="00AB01DC"/>
    <w:rsid w:val="00AB021F"/>
    <w:rsid w:val="00AB19E6"/>
    <w:rsid w:val="00AB1C7E"/>
    <w:rsid w:val="00AB254A"/>
    <w:rsid w:val="00AB33B9"/>
    <w:rsid w:val="00AB37B9"/>
    <w:rsid w:val="00AB5506"/>
    <w:rsid w:val="00AB582D"/>
    <w:rsid w:val="00AB6AB8"/>
    <w:rsid w:val="00AB7541"/>
    <w:rsid w:val="00AB760A"/>
    <w:rsid w:val="00AC03BB"/>
    <w:rsid w:val="00AC0B22"/>
    <w:rsid w:val="00AC1D75"/>
    <w:rsid w:val="00AC213C"/>
    <w:rsid w:val="00AC32F6"/>
    <w:rsid w:val="00AC33C6"/>
    <w:rsid w:val="00AC3921"/>
    <w:rsid w:val="00AC46EF"/>
    <w:rsid w:val="00AC562E"/>
    <w:rsid w:val="00AC59C2"/>
    <w:rsid w:val="00AC5E19"/>
    <w:rsid w:val="00AC79C4"/>
    <w:rsid w:val="00AD048E"/>
    <w:rsid w:val="00AD3545"/>
    <w:rsid w:val="00AD381A"/>
    <w:rsid w:val="00AD381D"/>
    <w:rsid w:val="00AD5365"/>
    <w:rsid w:val="00AD6A99"/>
    <w:rsid w:val="00AD6C05"/>
    <w:rsid w:val="00AD7A62"/>
    <w:rsid w:val="00AE0507"/>
    <w:rsid w:val="00AE0657"/>
    <w:rsid w:val="00AE166A"/>
    <w:rsid w:val="00AE2C8D"/>
    <w:rsid w:val="00AE314E"/>
    <w:rsid w:val="00AE319C"/>
    <w:rsid w:val="00AE4250"/>
    <w:rsid w:val="00AE5533"/>
    <w:rsid w:val="00AE63BD"/>
    <w:rsid w:val="00AE680C"/>
    <w:rsid w:val="00AE6A1E"/>
    <w:rsid w:val="00AE73E5"/>
    <w:rsid w:val="00AE7461"/>
    <w:rsid w:val="00AE7972"/>
    <w:rsid w:val="00AE7FCC"/>
    <w:rsid w:val="00AF0519"/>
    <w:rsid w:val="00AF0B21"/>
    <w:rsid w:val="00AF0B5C"/>
    <w:rsid w:val="00AF111C"/>
    <w:rsid w:val="00AF13DC"/>
    <w:rsid w:val="00AF2DA3"/>
    <w:rsid w:val="00AF4734"/>
    <w:rsid w:val="00AF474B"/>
    <w:rsid w:val="00AF4764"/>
    <w:rsid w:val="00AF544E"/>
    <w:rsid w:val="00AF563C"/>
    <w:rsid w:val="00AF585C"/>
    <w:rsid w:val="00AF5AFA"/>
    <w:rsid w:val="00AF5D04"/>
    <w:rsid w:val="00AF6523"/>
    <w:rsid w:val="00AF7B03"/>
    <w:rsid w:val="00AF7DE2"/>
    <w:rsid w:val="00B00378"/>
    <w:rsid w:val="00B009F1"/>
    <w:rsid w:val="00B00C6E"/>
    <w:rsid w:val="00B00EC6"/>
    <w:rsid w:val="00B010D1"/>
    <w:rsid w:val="00B01A91"/>
    <w:rsid w:val="00B023B9"/>
    <w:rsid w:val="00B02D1A"/>
    <w:rsid w:val="00B048E1"/>
    <w:rsid w:val="00B04AF9"/>
    <w:rsid w:val="00B060B6"/>
    <w:rsid w:val="00B067C6"/>
    <w:rsid w:val="00B06978"/>
    <w:rsid w:val="00B07DCC"/>
    <w:rsid w:val="00B10B43"/>
    <w:rsid w:val="00B11412"/>
    <w:rsid w:val="00B1286E"/>
    <w:rsid w:val="00B12B7E"/>
    <w:rsid w:val="00B14CAF"/>
    <w:rsid w:val="00B15A1D"/>
    <w:rsid w:val="00B16016"/>
    <w:rsid w:val="00B16129"/>
    <w:rsid w:val="00B16790"/>
    <w:rsid w:val="00B1707B"/>
    <w:rsid w:val="00B176A1"/>
    <w:rsid w:val="00B178C2"/>
    <w:rsid w:val="00B22399"/>
    <w:rsid w:val="00B23EE9"/>
    <w:rsid w:val="00B24C06"/>
    <w:rsid w:val="00B253CB"/>
    <w:rsid w:val="00B257F7"/>
    <w:rsid w:val="00B26C67"/>
    <w:rsid w:val="00B26C6A"/>
    <w:rsid w:val="00B27012"/>
    <w:rsid w:val="00B271D7"/>
    <w:rsid w:val="00B31926"/>
    <w:rsid w:val="00B3234F"/>
    <w:rsid w:val="00B328E0"/>
    <w:rsid w:val="00B33110"/>
    <w:rsid w:val="00B33189"/>
    <w:rsid w:val="00B34F85"/>
    <w:rsid w:val="00B35C8F"/>
    <w:rsid w:val="00B3617D"/>
    <w:rsid w:val="00B3629A"/>
    <w:rsid w:val="00B37045"/>
    <w:rsid w:val="00B37FC4"/>
    <w:rsid w:val="00B41099"/>
    <w:rsid w:val="00B421B1"/>
    <w:rsid w:val="00B4247B"/>
    <w:rsid w:val="00B42789"/>
    <w:rsid w:val="00B43487"/>
    <w:rsid w:val="00B43C9F"/>
    <w:rsid w:val="00B43D24"/>
    <w:rsid w:val="00B440B5"/>
    <w:rsid w:val="00B44BF1"/>
    <w:rsid w:val="00B44E3A"/>
    <w:rsid w:val="00B451DF"/>
    <w:rsid w:val="00B47A01"/>
    <w:rsid w:val="00B50673"/>
    <w:rsid w:val="00B50817"/>
    <w:rsid w:val="00B50E9C"/>
    <w:rsid w:val="00B51C55"/>
    <w:rsid w:val="00B52EEA"/>
    <w:rsid w:val="00B54887"/>
    <w:rsid w:val="00B55842"/>
    <w:rsid w:val="00B55ED6"/>
    <w:rsid w:val="00B565B9"/>
    <w:rsid w:val="00B56A93"/>
    <w:rsid w:val="00B57057"/>
    <w:rsid w:val="00B5723D"/>
    <w:rsid w:val="00B6087A"/>
    <w:rsid w:val="00B62BB5"/>
    <w:rsid w:val="00B63A8D"/>
    <w:rsid w:val="00B655A5"/>
    <w:rsid w:val="00B6578D"/>
    <w:rsid w:val="00B65E25"/>
    <w:rsid w:val="00B662E4"/>
    <w:rsid w:val="00B66F89"/>
    <w:rsid w:val="00B6769C"/>
    <w:rsid w:val="00B67D41"/>
    <w:rsid w:val="00B67FAE"/>
    <w:rsid w:val="00B70CAD"/>
    <w:rsid w:val="00B715CF"/>
    <w:rsid w:val="00B7168F"/>
    <w:rsid w:val="00B7219C"/>
    <w:rsid w:val="00B72C3B"/>
    <w:rsid w:val="00B74016"/>
    <w:rsid w:val="00B74DD1"/>
    <w:rsid w:val="00B75553"/>
    <w:rsid w:val="00B75745"/>
    <w:rsid w:val="00B75B26"/>
    <w:rsid w:val="00B76A8C"/>
    <w:rsid w:val="00B76D0D"/>
    <w:rsid w:val="00B77170"/>
    <w:rsid w:val="00B77342"/>
    <w:rsid w:val="00B77361"/>
    <w:rsid w:val="00B77AFA"/>
    <w:rsid w:val="00B8194E"/>
    <w:rsid w:val="00B81A34"/>
    <w:rsid w:val="00B81A6E"/>
    <w:rsid w:val="00B81ACF"/>
    <w:rsid w:val="00B8294C"/>
    <w:rsid w:val="00B841EF"/>
    <w:rsid w:val="00B842C2"/>
    <w:rsid w:val="00B84E14"/>
    <w:rsid w:val="00B84F76"/>
    <w:rsid w:val="00B84FC0"/>
    <w:rsid w:val="00B857F0"/>
    <w:rsid w:val="00B864C7"/>
    <w:rsid w:val="00B87671"/>
    <w:rsid w:val="00B87CD7"/>
    <w:rsid w:val="00B910D5"/>
    <w:rsid w:val="00B91B15"/>
    <w:rsid w:val="00B91C5E"/>
    <w:rsid w:val="00B91F27"/>
    <w:rsid w:val="00B9250B"/>
    <w:rsid w:val="00B925BE"/>
    <w:rsid w:val="00B92750"/>
    <w:rsid w:val="00B92AEB"/>
    <w:rsid w:val="00B93649"/>
    <w:rsid w:val="00B943AD"/>
    <w:rsid w:val="00B97105"/>
    <w:rsid w:val="00B97F1F"/>
    <w:rsid w:val="00BA06F8"/>
    <w:rsid w:val="00BA19FA"/>
    <w:rsid w:val="00BA249C"/>
    <w:rsid w:val="00BA26A5"/>
    <w:rsid w:val="00BA2E52"/>
    <w:rsid w:val="00BA49FC"/>
    <w:rsid w:val="00BA553A"/>
    <w:rsid w:val="00BA70E7"/>
    <w:rsid w:val="00BA7109"/>
    <w:rsid w:val="00BA72AF"/>
    <w:rsid w:val="00BA7526"/>
    <w:rsid w:val="00BB31FC"/>
    <w:rsid w:val="00BB4AB5"/>
    <w:rsid w:val="00BB5264"/>
    <w:rsid w:val="00BB5326"/>
    <w:rsid w:val="00BB55C2"/>
    <w:rsid w:val="00BB5C44"/>
    <w:rsid w:val="00BB5DF7"/>
    <w:rsid w:val="00BB6370"/>
    <w:rsid w:val="00BB773D"/>
    <w:rsid w:val="00BB79D0"/>
    <w:rsid w:val="00BB7F73"/>
    <w:rsid w:val="00BC00B2"/>
    <w:rsid w:val="00BC21E1"/>
    <w:rsid w:val="00BC3265"/>
    <w:rsid w:val="00BC3F6C"/>
    <w:rsid w:val="00BC3FBC"/>
    <w:rsid w:val="00BC44E4"/>
    <w:rsid w:val="00BC4D18"/>
    <w:rsid w:val="00BC4FA4"/>
    <w:rsid w:val="00BC5402"/>
    <w:rsid w:val="00BC58C6"/>
    <w:rsid w:val="00BC5CC5"/>
    <w:rsid w:val="00BC5FA2"/>
    <w:rsid w:val="00BC694C"/>
    <w:rsid w:val="00BC790F"/>
    <w:rsid w:val="00BC7C0B"/>
    <w:rsid w:val="00BD0CA8"/>
    <w:rsid w:val="00BD1B9F"/>
    <w:rsid w:val="00BD2103"/>
    <w:rsid w:val="00BD30C3"/>
    <w:rsid w:val="00BD366F"/>
    <w:rsid w:val="00BD37F4"/>
    <w:rsid w:val="00BD38EA"/>
    <w:rsid w:val="00BD3BEF"/>
    <w:rsid w:val="00BD3DCD"/>
    <w:rsid w:val="00BD3F31"/>
    <w:rsid w:val="00BD4233"/>
    <w:rsid w:val="00BD519D"/>
    <w:rsid w:val="00BD61DF"/>
    <w:rsid w:val="00BD6F93"/>
    <w:rsid w:val="00BD7B9D"/>
    <w:rsid w:val="00BD7E24"/>
    <w:rsid w:val="00BD7ED1"/>
    <w:rsid w:val="00BE01D8"/>
    <w:rsid w:val="00BE02EE"/>
    <w:rsid w:val="00BE0518"/>
    <w:rsid w:val="00BE0CD5"/>
    <w:rsid w:val="00BE111D"/>
    <w:rsid w:val="00BE1438"/>
    <w:rsid w:val="00BE1E34"/>
    <w:rsid w:val="00BE22F6"/>
    <w:rsid w:val="00BE2C1B"/>
    <w:rsid w:val="00BE3D8E"/>
    <w:rsid w:val="00BE4D1A"/>
    <w:rsid w:val="00BE5BFB"/>
    <w:rsid w:val="00BE7AF9"/>
    <w:rsid w:val="00BE7F22"/>
    <w:rsid w:val="00BF08C7"/>
    <w:rsid w:val="00BF1B10"/>
    <w:rsid w:val="00BF207E"/>
    <w:rsid w:val="00BF2816"/>
    <w:rsid w:val="00BF2E6E"/>
    <w:rsid w:val="00BF38E9"/>
    <w:rsid w:val="00BF5FFA"/>
    <w:rsid w:val="00BF6C38"/>
    <w:rsid w:val="00BF72A6"/>
    <w:rsid w:val="00BF73E2"/>
    <w:rsid w:val="00BF7E2E"/>
    <w:rsid w:val="00BF7F47"/>
    <w:rsid w:val="00C000B1"/>
    <w:rsid w:val="00C00DDC"/>
    <w:rsid w:val="00C01E26"/>
    <w:rsid w:val="00C03B5B"/>
    <w:rsid w:val="00C044B3"/>
    <w:rsid w:val="00C051AE"/>
    <w:rsid w:val="00C06F5A"/>
    <w:rsid w:val="00C07665"/>
    <w:rsid w:val="00C105E8"/>
    <w:rsid w:val="00C11556"/>
    <w:rsid w:val="00C116C4"/>
    <w:rsid w:val="00C11767"/>
    <w:rsid w:val="00C134E9"/>
    <w:rsid w:val="00C136D3"/>
    <w:rsid w:val="00C146B8"/>
    <w:rsid w:val="00C1631E"/>
    <w:rsid w:val="00C17F10"/>
    <w:rsid w:val="00C22E02"/>
    <w:rsid w:val="00C23722"/>
    <w:rsid w:val="00C24F5B"/>
    <w:rsid w:val="00C25F5C"/>
    <w:rsid w:val="00C31053"/>
    <w:rsid w:val="00C312CC"/>
    <w:rsid w:val="00C319BF"/>
    <w:rsid w:val="00C32B11"/>
    <w:rsid w:val="00C32C97"/>
    <w:rsid w:val="00C3404C"/>
    <w:rsid w:val="00C34ED9"/>
    <w:rsid w:val="00C3513B"/>
    <w:rsid w:val="00C35904"/>
    <w:rsid w:val="00C35F7B"/>
    <w:rsid w:val="00C37B36"/>
    <w:rsid w:val="00C407FA"/>
    <w:rsid w:val="00C4095F"/>
    <w:rsid w:val="00C40FFC"/>
    <w:rsid w:val="00C429F6"/>
    <w:rsid w:val="00C43CFD"/>
    <w:rsid w:val="00C45C99"/>
    <w:rsid w:val="00C47B0F"/>
    <w:rsid w:val="00C47D82"/>
    <w:rsid w:val="00C51FB8"/>
    <w:rsid w:val="00C51FC5"/>
    <w:rsid w:val="00C537CB"/>
    <w:rsid w:val="00C53A87"/>
    <w:rsid w:val="00C542A1"/>
    <w:rsid w:val="00C54B9F"/>
    <w:rsid w:val="00C55FA3"/>
    <w:rsid w:val="00C56A51"/>
    <w:rsid w:val="00C56CAC"/>
    <w:rsid w:val="00C570FD"/>
    <w:rsid w:val="00C57D06"/>
    <w:rsid w:val="00C60806"/>
    <w:rsid w:val="00C60946"/>
    <w:rsid w:val="00C61049"/>
    <w:rsid w:val="00C61314"/>
    <w:rsid w:val="00C61B94"/>
    <w:rsid w:val="00C61BFF"/>
    <w:rsid w:val="00C61C15"/>
    <w:rsid w:val="00C61EAF"/>
    <w:rsid w:val="00C629CC"/>
    <w:rsid w:val="00C62ED7"/>
    <w:rsid w:val="00C63305"/>
    <w:rsid w:val="00C6409E"/>
    <w:rsid w:val="00C642B2"/>
    <w:rsid w:val="00C64FD9"/>
    <w:rsid w:val="00C65267"/>
    <w:rsid w:val="00C6583F"/>
    <w:rsid w:val="00C66987"/>
    <w:rsid w:val="00C67999"/>
    <w:rsid w:val="00C703C4"/>
    <w:rsid w:val="00C710B3"/>
    <w:rsid w:val="00C71418"/>
    <w:rsid w:val="00C71608"/>
    <w:rsid w:val="00C725F0"/>
    <w:rsid w:val="00C72C93"/>
    <w:rsid w:val="00C73495"/>
    <w:rsid w:val="00C7404D"/>
    <w:rsid w:val="00C743B7"/>
    <w:rsid w:val="00C744F8"/>
    <w:rsid w:val="00C74648"/>
    <w:rsid w:val="00C7476C"/>
    <w:rsid w:val="00C75097"/>
    <w:rsid w:val="00C75CF1"/>
    <w:rsid w:val="00C75D74"/>
    <w:rsid w:val="00C75E03"/>
    <w:rsid w:val="00C76DB5"/>
    <w:rsid w:val="00C77563"/>
    <w:rsid w:val="00C77F2E"/>
    <w:rsid w:val="00C80437"/>
    <w:rsid w:val="00C8135B"/>
    <w:rsid w:val="00C81BF7"/>
    <w:rsid w:val="00C8451C"/>
    <w:rsid w:val="00C8559E"/>
    <w:rsid w:val="00C86175"/>
    <w:rsid w:val="00C861EB"/>
    <w:rsid w:val="00C87699"/>
    <w:rsid w:val="00C87D74"/>
    <w:rsid w:val="00C902C5"/>
    <w:rsid w:val="00C915A9"/>
    <w:rsid w:val="00C9195A"/>
    <w:rsid w:val="00C91DD8"/>
    <w:rsid w:val="00C92C5F"/>
    <w:rsid w:val="00C92CB7"/>
    <w:rsid w:val="00C93173"/>
    <w:rsid w:val="00C93FAA"/>
    <w:rsid w:val="00C93FFB"/>
    <w:rsid w:val="00C95E99"/>
    <w:rsid w:val="00C96693"/>
    <w:rsid w:val="00C967B2"/>
    <w:rsid w:val="00C96D37"/>
    <w:rsid w:val="00C96D75"/>
    <w:rsid w:val="00C97154"/>
    <w:rsid w:val="00C97484"/>
    <w:rsid w:val="00C97AA3"/>
    <w:rsid w:val="00CA10E6"/>
    <w:rsid w:val="00CA2D3D"/>
    <w:rsid w:val="00CA33C1"/>
    <w:rsid w:val="00CA3973"/>
    <w:rsid w:val="00CA3A0F"/>
    <w:rsid w:val="00CA62A0"/>
    <w:rsid w:val="00CA6FC6"/>
    <w:rsid w:val="00CA72CF"/>
    <w:rsid w:val="00CA7A87"/>
    <w:rsid w:val="00CB00BA"/>
    <w:rsid w:val="00CB0195"/>
    <w:rsid w:val="00CB09C3"/>
    <w:rsid w:val="00CB0E74"/>
    <w:rsid w:val="00CB38FE"/>
    <w:rsid w:val="00CB4618"/>
    <w:rsid w:val="00CB48B8"/>
    <w:rsid w:val="00CB50F5"/>
    <w:rsid w:val="00CB7125"/>
    <w:rsid w:val="00CB7D10"/>
    <w:rsid w:val="00CC05F5"/>
    <w:rsid w:val="00CC1261"/>
    <w:rsid w:val="00CC393A"/>
    <w:rsid w:val="00CC4421"/>
    <w:rsid w:val="00CC481D"/>
    <w:rsid w:val="00CC5798"/>
    <w:rsid w:val="00CC5F25"/>
    <w:rsid w:val="00CC7C6B"/>
    <w:rsid w:val="00CD08B9"/>
    <w:rsid w:val="00CD099E"/>
    <w:rsid w:val="00CD14CB"/>
    <w:rsid w:val="00CD1D75"/>
    <w:rsid w:val="00CD1DDD"/>
    <w:rsid w:val="00CD20D5"/>
    <w:rsid w:val="00CD2475"/>
    <w:rsid w:val="00CD25F8"/>
    <w:rsid w:val="00CD2DD2"/>
    <w:rsid w:val="00CD37D2"/>
    <w:rsid w:val="00CD49ED"/>
    <w:rsid w:val="00CD5131"/>
    <w:rsid w:val="00CD569C"/>
    <w:rsid w:val="00CD5AEC"/>
    <w:rsid w:val="00CD67A4"/>
    <w:rsid w:val="00CD6B07"/>
    <w:rsid w:val="00CD75CF"/>
    <w:rsid w:val="00CE0DCF"/>
    <w:rsid w:val="00CE13E3"/>
    <w:rsid w:val="00CE2016"/>
    <w:rsid w:val="00CE2D70"/>
    <w:rsid w:val="00CE3B0A"/>
    <w:rsid w:val="00CE3F37"/>
    <w:rsid w:val="00CE4273"/>
    <w:rsid w:val="00CE4BCA"/>
    <w:rsid w:val="00CE516E"/>
    <w:rsid w:val="00CE59CF"/>
    <w:rsid w:val="00CE72BC"/>
    <w:rsid w:val="00CE75FB"/>
    <w:rsid w:val="00CE7651"/>
    <w:rsid w:val="00CE7776"/>
    <w:rsid w:val="00CF0D23"/>
    <w:rsid w:val="00CF12E7"/>
    <w:rsid w:val="00CF1517"/>
    <w:rsid w:val="00CF1FB2"/>
    <w:rsid w:val="00CF2FA8"/>
    <w:rsid w:val="00CF3118"/>
    <w:rsid w:val="00CF3601"/>
    <w:rsid w:val="00CF5196"/>
    <w:rsid w:val="00CF5F1B"/>
    <w:rsid w:val="00CF63F8"/>
    <w:rsid w:val="00CF6A99"/>
    <w:rsid w:val="00CF6E15"/>
    <w:rsid w:val="00CF7AFB"/>
    <w:rsid w:val="00CF7E31"/>
    <w:rsid w:val="00CF7FA0"/>
    <w:rsid w:val="00D014A7"/>
    <w:rsid w:val="00D01D22"/>
    <w:rsid w:val="00D02D14"/>
    <w:rsid w:val="00D03637"/>
    <w:rsid w:val="00D0421C"/>
    <w:rsid w:val="00D066FD"/>
    <w:rsid w:val="00D06924"/>
    <w:rsid w:val="00D10114"/>
    <w:rsid w:val="00D10179"/>
    <w:rsid w:val="00D101D0"/>
    <w:rsid w:val="00D11C0F"/>
    <w:rsid w:val="00D11DE2"/>
    <w:rsid w:val="00D12765"/>
    <w:rsid w:val="00D1325E"/>
    <w:rsid w:val="00D13E29"/>
    <w:rsid w:val="00D14CB2"/>
    <w:rsid w:val="00D14FF4"/>
    <w:rsid w:val="00D1589B"/>
    <w:rsid w:val="00D15927"/>
    <w:rsid w:val="00D162FA"/>
    <w:rsid w:val="00D17465"/>
    <w:rsid w:val="00D17B63"/>
    <w:rsid w:val="00D20A7E"/>
    <w:rsid w:val="00D20C10"/>
    <w:rsid w:val="00D214D6"/>
    <w:rsid w:val="00D21F2F"/>
    <w:rsid w:val="00D22843"/>
    <w:rsid w:val="00D22DEB"/>
    <w:rsid w:val="00D238E4"/>
    <w:rsid w:val="00D23937"/>
    <w:rsid w:val="00D23D37"/>
    <w:rsid w:val="00D2484B"/>
    <w:rsid w:val="00D2587F"/>
    <w:rsid w:val="00D25C85"/>
    <w:rsid w:val="00D25E06"/>
    <w:rsid w:val="00D2663E"/>
    <w:rsid w:val="00D2689E"/>
    <w:rsid w:val="00D27854"/>
    <w:rsid w:val="00D27B76"/>
    <w:rsid w:val="00D30202"/>
    <w:rsid w:val="00D3288A"/>
    <w:rsid w:val="00D33CDE"/>
    <w:rsid w:val="00D342CE"/>
    <w:rsid w:val="00D348CE"/>
    <w:rsid w:val="00D34AE7"/>
    <w:rsid w:val="00D34F5B"/>
    <w:rsid w:val="00D3525F"/>
    <w:rsid w:val="00D35741"/>
    <w:rsid w:val="00D360F8"/>
    <w:rsid w:val="00D36148"/>
    <w:rsid w:val="00D36697"/>
    <w:rsid w:val="00D36961"/>
    <w:rsid w:val="00D36FCD"/>
    <w:rsid w:val="00D3761B"/>
    <w:rsid w:val="00D37835"/>
    <w:rsid w:val="00D37AA9"/>
    <w:rsid w:val="00D42E9B"/>
    <w:rsid w:val="00D42EED"/>
    <w:rsid w:val="00D43444"/>
    <w:rsid w:val="00D44639"/>
    <w:rsid w:val="00D44E11"/>
    <w:rsid w:val="00D44E6B"/>
    <w:rsid w:val="00D45774"/>
    <w:rsid w:val="00D463C4"/>
    <w:rsid w:val="00D4655A"/>
    <w:rsid w:val="00D46E87"/>
    <w:rsid w:val="00D500A5"/>
    <w:rsid w:val="00D50274"/>
    <w:rsid w:val="00D50A38"/>
    <w:rsid w:val="00D50DC6"/>
    <w:rsid w:val="00D5120C"/>
    <w:rsid w:val="00D516F3"/>
    <w:rsid w:val="00D5350A"/>
    <w:rsid w:val="00D539DB"/>
    <w:rsid w:val="00D5462D"/>
    <w:rsid w:val="00D54823"/>
    <w:rsid w:val="00D56144"/>
    <w:rsid w:val="00D56576"/>
    <w:rsid w:val="00D5660E"/>
    <w:rsid w:val="00D60856"/>
    <w:rsid w:val="00D6085F"/>
    <w:rsid w:val="00D60D43"/>
    <w:rsid w:val="00D60F2A"/>
    <w:rsid w:val="00D61053"/>
    <w:rsid w:val="00D61754"/>
    <w:rsid w:val="00D61E41"/>
    <w:rsid w:val="00D62302"/>
    <w:rsid w:val="00D6262D"/>
    <w:rsid w:val="00D635D1"/>
    <w:rsid w:val="00D6555E"/>
    <w:rsid w:val="00D659DF"/>
    <w:rsid w:val="00D65A26"/>
    <w:rsid w:val="00D66587"/>
    <w:rsid w:val="00D67451"/>
    <w:rsid w:val="00D733D4"/>
    <w:rsid w:val="00D744E1"/>
    <w:rsid w:val="00D7506E"/>
    <w:rsid w:val="00D75EAF"/>
    <w:rsid w:val="00D761BA"/>
    <w:rsid w:val="00D766DD"/>
    <w:rsid w:val="00D76965"/>
    <w:rsid w:val="00D76C80"/>
    <w:rsid w:val="00D76D63"/>
    <w:rsid w:val="00D77897"/>
    <w:rsid w:val="00D805EC"/>
    <w:rsid w:val="00D808AE"/>
    <w:rsid w:val="00D813AC"/>
    <w:rsid w:val="00D82E03"/>
    <w:rsid w:val="00D83F9D"/>
    <w:rsid w:val="00D842C4"/>
    <w:rsid w:val="00D84529"/>
    <w:rsid w:val="00D84C9D"/>
    <w:rsid w:val="00D8505B"/>
    <w:rsid w:val="00D85239"/>
    <w:rsid w:val="00D8576A"/>
    <w:rsid w:val="00D86B6B"/>
    <w:rsid w:val="00D86D95"/>
    <w:rsid w:val="00D904CB"/>
    <w:rsid w:val="00D90C4A"/>
    <w:rsid w:val="00D90D52"/>
    <w:rsid w:val="00D916B4"/>
    <w:rsid w:val="00D91A99"/>
    <w:rsid w:val="00D91AC9"/>
    <w:rsid w:val="00D921D9"/>
    <w:rsid w:val="00D928FF"/>
    <w:rsid w:val="00D92BB2"/>
    <w:rsid w:val="00D92E3E"/>
    <w:rsid w:val="00D94324"/>
    <w:rsid w:val="00D94B5D"/>
    <w:rsid w:val="00D94C5F"/>
    <w:rsid w:val="00D94DE7"/>
    <w:rsid w:val="00D95C73"/>
    <w:rsid w:val="00D96277"/>
    <w:rsid w:val="00D973AD"/>
    <w:rsid w:val="00D9779B"/>
    <w:rsid w:val="00D978BC"/>
    <w:rsid w:val="00D97D12"/>
    <w:rsid w:val="00D97D9D"/>
    <w:rsid w:val="00DA0211"/>
    <w:rsid w:val="00DA05A0"/>
    <w:rsid w:val="00DA0777"/>
    <w:rsid w:val="00DA19AD"/>
    <w:rsid w:val="00DA1A73"/>
    <w:rsid w:val="00DA1C7B"/>
    <w:rsid w:val="00DA3A90"/>
    <w:rsid w:val="00DA409F"/>
    <w:rsid w:val="00DA4B0F"/>
    <w:rsid w:val="00DA4BDC"/>
    <w:rsid w:val="00DA5062"/>
    <w:rsid w:val="00DA5FD0"/>
    <w:rsid w:val="00DA6255"/>
    <w:rsid w:val="00DA648E"/>
    <w:rsid w:val="00DA64B5"/>
    <w:rsid w:val="00DA681C"/>
    <w:rsid w:val="00DA7C6B"/>
    <w:rsid w:val="00DA7FEE"/>
    <w:rsid w:val="00DB1C0F"/>
    <w:rsid w:val="00DB1D0D"/>
    <w:rsid w:val="00DB3352"/>
    <w:rsid w:val="00DB34F7"/>
    <w:rsid w:val="00DB51EC"/>
    <w:rsid w:val="00DB5B1E"/>
    <w:rsid w:val="00DB63C4"/>
    <w:rsid w:val="00DB78FB"/>
    <w:rsid w:val="00DC0866"/>
    <w:rsid w:val="00DC0913"/>
    <w:rsid w:val="00DC0A53"/>
    <w:rsid w:val="00DC1499"/>
    <w:rsid w:val="00DC33B5"/>
    <w:rsid w:val="00DC37CB"/>
    <w:rsid w:val="00DC3DBD"/>
    <w:rsid w:val="00DC4690"/>
    <w:rsid w:val="00DC4FE9"/>
    <w:rsid w:val="00DC70A3"/>
    <w:rsid w:val="00DC7A7A"/>
    <w:rsid w:val="00DC7DD7"/>
    <w:rsid w:val="00DD091C"/>
    <w:rsid w:val="00DD0F0F"/>
    <w:rsid w:val="00DD1C7A"/>
    <w:rsid w:val="00DD2488"/>
    <w:rsid w:val="00DD35F2"/>
    <w:rsid w:val="00DD4604"/>
    <w:rsid w:val="00DD466D"/>
    <w:rsid w:val="00DD4E1A"/>
    <w:rsid w:val="00DD536B"/>
    <w:rsid w:val="00DD5ABB"/>
    <w:rsid w:val="00DD6F62"/>
    <w:rsid w:val="00DD742A"/>
    <w:rsid w:val="00DD7C69"/>
    <w:rsid w:val="00DE08A2"/>
    <w:rsid w:val="00DE0E95"/>
    <w:rsid w:val="00DE0F30"/>
    <w:rsid w:val="00DE16C5"/>
    <w:rsid w:val="00DE28FC"/>
    <w:rsid w:val="00DE2A56"/>
    <w:rsid w:val="00DE355A"/>
    <w:rsid w:val="00DE3A8F"/>
    <w:rsid w:val="00DE3EE8"/>
    <w:rsid w:val="00DE46FF"/>
    <w:rsid w:val="00DE4CF0"/>
    <w:rsid w:val="00DE4E04"/>
    <w:rsid w:val="00DE52B3"/>
    <w:rsid w:val="00DE5CC5"/>
    <w:rsid w:val="00DE5CFE"/>
    <w:rsid w:val="00DE5DC3"/>
    <w:rsid w:val="00DE5DCB"/>
    <w:rsid w:val="00DE6FB9"/>
    <w:rsid w:val="00DF08E0"/>
    <w:rsid w:val="00DF09E0"/>
    <w:rsid w:val="00DF18CF"/>
    <w:rsid w:val="00DF28F9"/>
    <w:rsid w:val="00DF44D2"/>
    <w:rsid w:val="00DF46F0"/>
    <w:rsid w:val="00DF4836"/>
    <w:rsid w:val="00DF5FA3"/>
    <w:rsid w:val="00DF661F"/>
    <w:rsid w:val="00DF6A1A"/>
    <w:rsid w:val="00DF6D73"/>
    <w:rsid w:val="00DF77C3"/>
    <w:rsid w:val="00E00001"/>
    <w:rsid w:val="00E00242"/>
    <w:rsid w:val="00E02302"/>
    <w:rsid w:val="00E02752"/>
    <w:rsid w:val="00E0305E"/>
    <w:rsid w:val="00E04877"/>
    <w:rsid w:val="00E05F58"/>
    <w:rsid w:val="00E06B82"/>
    <w:rsid w:val="00E07AB1"/>
    <w:rsid w:val="00E1039E"/>
    <w:rsid w:val="00E1048C"/>
    <w:rsid w:val="00E10B2A"/>
    <w:rsid w:val="00E1257E"/>
    <w:rsid w:val="00E127AE"/>
    <w:rsid w:val="00E139FA"/>
    <w:rsid w:val="00E14660"/>
    <w:rsid w:val="00E153E4"/>
    <w:rsid w:val="00E15F93"/>
    <w:rsid w:val="00E1671C"/>
    <w:rsid w:val="00E17CEA"/>
    <w:rsid w:val="00E20ECA"/>
    <w:rsid w:val="00E218FE"/>
    <w:rsid w:val="00E219EE"/>
    <w:rsid w:val="00E2249B"/>
    <w:rsid w:val="00E22909"/>
    <w:rsid w:val="00E2353E"/>
    <w:rsid w:val="00E23B21"/>
    <w:rsid w:val="00E244ED"/>
    <w:rsid w:val="00E2466A"/>
    <w:rsid w:val="00E24ECC"/>
    <w:rsid w:val="00E26842"/>
    <w:rsid w:val="00E26F4A"/>
    <w:rsid w:val="00E26FB9"/>
    <w:rsid w:val="00E26FF3"/>
    <w:rsid w:val="00E274B1"/>
    <w:rsid w:val="00E27CA2"/>
    <w:rsid w:val="00E31584"/>
    <w:rsid w:val="00E31679"/>
    <w:rsid w:val="00E317D9"/>
    <w:rsid w:val="00E32134"/>
    <w:rsid w:val="00E32240"/>
    <w:rsid w:val="00E34647"/>
    <w:rsid w:val="00E3465A"/>
    <w:rsid w:val="00E34708"/>
    <w:rsid w:val="00E36365"/>
    <w:rsid w:val="00E36BAE"/>
    <w:rsid w:val="00E40A9A"/>
    <w:rsid w:val="00E41177"/>
    <w:rsid w:val="00E412AE"/>
    <w:rsid w:val="00E41BC4"/>
    <w:rsid w:val="00E42411"/>
    <w:rsid w:val="00E42C33"/>
    <w:rsid w:val="00E43036"/>
    <w:rsid w:val="00E43807"/>
    <w:rsid w:val="00E4568C"/>
    <w:rsid w:val="00E45DEB"/>
    <w:rsid w:val="00E46321"/>
    <w:rsid w:val="00E46961"/>
    <w:rsid w:val="00E47084"/>
    <w:rsid w:val="00E473E0"/>
    <w:rsid w:val="00E5033A"/>
    <w:rsid w:val="00E507EB"/>
    <w:rsid w:val="00E50CFF"/>
    <w:rsid w:val="00E51722"/>
    <w:rsid w:val="00E51911"/>
    <w:rsid w:val="00E5225B"/>
    <w:rsid w:val="00E5352E"/>
    <w:rsid w:val="00E5380B"/>
    <w:rsid w:val="00E5470A"/>
    <w:rsid w:val="00E54FDF"/>
    <w:rsid w:val="00E55844"/>
    <w:rsid w:val="00E55927"/>
    <w:rsid w:val="00E55A3E"/>
    <w:rsid w:val="00E56F8C"/>
    <w:rsid w:val="00E576C9"/>
    <w:rsid w:val="00E578E2"/>
    <w:rsid w:val="00E57DBF"/>
    <w:rsid w:val="00E57F23"/>
    <w:rsid w:val="00E61A9B"/>
    <w:rsid w:val="00E61E53"/>
    <w:rsid w:val="00E62954"/>
    <w:rsid w:val="00E62EF5"/>
    <w:rsid w:val="00E632DB"/>
    <w:rsid w:val="00E63D3A"/>
    <w:rsid w:val="00E642BF"/>
    <w:rsid w:val="00E64439"/>
    <w:rsid w:val="00E64691"/>
    <w:rsid w:val="00E65F4B"/>
    <w:rsid w:val="00E664E1"/>
    <w:rsid w:val="00E6682E"/>
    <w:rsid w:val="00E674DA"/>
    <w:rsid w:val="00E6775E"/>
    <w:rsid w:val="00E709A3"/>
    <w:rsid w:val="00E725FB"/>
    <w:rsid w:val="00E72A4B"/>
    <w:rsid w:val="00E72CD7"/>
    <w:rsid w:val="00E72E06"/>
    <w:rsid w:val="00E72F85"/>
    <w:rsid w:val="00E7381D"/>
    <w:rsid w:val="00E73EF4"/>
    <w:rsid w:val="00E73FFE"/>
    <w:rsid w:val="00E74344"/>
    <w:rsid w:val="00E7448B"/>
    <w:rsid w:val="00E752D5"/>
    <w:rsid w:val="00E75571"/>
    <w:rsid w:val="00E761DD"/>
    <w:rsid w:val="00E767A6"/>
    <w:rsid w:val="00E77E52"/>
    <w:rsid w:val="00E81407"/>
    <w:rsid w:val="00E81631"/>
    <w:rsid w:val="00E82EF7"/>
    <w:rsid w:val="00E833F3"/>
    <w:rsid w:val="00E83AD4"/>
    <w:rsid w:val="00E8618E"/>
    <w:rsid w:val="00E86F9C"/>
    <w:rsid w:val="00E86FF9"/>
    <w:rsid w:val="00E87B0B"/>
    <w:rsid w:val="00E902E5"/>
    <w:rsid w:val="00E91C44"/>
    <w:rsid w:val="00E92150"/>
    <w:rsid w:val="00E92243"/>
    <w:rsid w:val="00E924C9"/>
    <w:rsid w:val="00E9329D"/>
    <w:rsid w:val="00E93820"/>
    <w:rsid w:val="00E93C4B"/>
    <w:rsid w:val="00E93DA5"/>
    <w:rsid w:val="00E94125"/>
    <w:rsid w:val="00E94566"/>
    <w:rsid w:val="00E949DD"/>
    <w:rsid w:val="00E956C6"/>
    <w:rsid w:val="00E95B51"/>
    <w:rsid w:val="00E95F0B"/>
    <w:rsid w:val="00E96A8F"/>
    <w:rsid w:val="00E97C7A"/>
    <w:rsid w:val="00EA004F"/>
    <w:rsid w:val="00EA0577"/>
    <w:rsid w:val="00EA13ED"/>
    <w:rsid w:val="00EA18C1"/>
    <w:rsid w:val="00EA261C"/>
    <w:rsid w:val="00EA28B7"/>
    <w:rsid w:val="00EA3770"/>
    <w:rsid w:val="00EA449B"/>
    <w:rsid w:val="00EA4AF8"/>
    <w:rsid w:val="00EA4C4F"/>
    <w:rsid w:val="00EA555E"/>
    <w:rsid w:val="00EA573D"/>
    <w:rsid w:val="00EA68FE"/>
    <w:rsid w:val="00EA6B34"/>
    <w:rsid w:val="00EA6C72"/>
    <w:rsid w:val="00EA6EA5"/>
    <w:rsid w:val="00EA7A55"/>
    <w:rsid w:val="00EA7BE8"/>
    <w:rsid w:val="00EB042F"/>
    <w:rsid w:val="00EB0A88"/>
    <w:rsid w:val="00EB1C32"/>
    <w:rsid w:val="00EB1C7B"/>
    <w:rsid w:val="00EB1EF2"/>
    <w:rsid w:val="00EB23CE"/>
    <w:rsid w:val="00EB26FF"/>
    <w:rsid w:val="00EB2B49"/>
    <w:rsid w:val="00EB2DDB"/>
    <w:rsid w:val="00EB653B"/>
    <w:rsid w:val="00EC038F"/>
    <w:rsid w:val="00EC0A50"/>
    <w:rsid w:val="00EC0B11"/>
    <w:rsid w:val="00EC2BDB"/>
    <w:rsid w:val="00EC2E2F"/>
    <w:rsid w:val="00EC2E6D"/>
    <w:rsid w:val="00EC37FB"/>
    <w:rsid w:val="00EC44AC"/>
    <w:rsid w:val="00EC510F"/>
    <w:rsid w:val="00EC600B"/>
    <w:rsid w:val="00EC6042"/>
    <w:rsid w:val="00EC604C"/>
    <w:rsid w:val="00EC775C"/>
    <w:rsid w:val="00EC77F1"/>
    <w:rsid w:val="00ED002C"/>
    <w:rsid w:val="00ED0097"/>
    <w:rsid w:val="00ED169F"/>
    <w:rsid w:val="00ED3524"/>
    <w:rsid w:val="00ED756C"/>
    <w:rsid w:val="00ED7899"/>
    <w:rsid w:val="00ED794F"/>
    <w:rsid w:val="00EE059A"/>
    <w:rsid w:val="00EE1B12"/>
    <w:rsid w:val="00EE1F88"/>
    <w:rsid w:val="00EE23B0"/>
    <w:rsid w:val="00EE277D"/>
    <w:rsid w:val="00EE362F"/>
    <w:rsid w:val="00EE5217"/>
    <w:rsid w:val="00EE54CF"/>
    <w:rsid w:val="00EE5F03"/>
    <w:rsid w:val="00EE6317"/>
    <w:rsid w:val="00EE6FA9"/>
    <w:rsid w:val="00EE70AB"/>
    <w:rsid w:val="00EF0B1C"/>
    <w:rsid w:val="00EF0B41"/>
    <w:rsid w:val="00EF303C"/>
    <w:rsid w:val="00EF3701"/>
    <w:rsid w:val="00EF391A"/>
    <w:rsid w:val="00EF3F24"/>
    <w:rsid w:val="00EF4566"/>
    <w:rsid w:val="00EF4665"/>
    <w:rsid w:val="00EF4B40"/>
    <w:rsid w:val="00EF6A18"/>
    <w:rsid w:val="00F00F27"/>
    <w:rsid w:val="00F01EA5"/>
    <w:rsid w:val="00F02F1F"/>
    <w:rsid w:val="00F02F35"/>
    <w:rsid w:val="00F031CA"/>
    <w:rsid w:val="00F03599"/>
    <w:rsid w:val="00F03669"/>
    <w:rsid w:val="00F03E78"/>
    <w:rsid w:val="00F051B6"/>
    <w:rsid w:val="00F0539E"/>
    <w:rsid w:val="00F10C49"/>
    <w:rsid w:val="00F11426"/>
    <w:rsid w:val="00F11477"/>
    <w:rsid w:val="00F13520"/>
    <w:rsid w:val="00F141E8"/>
    <w:rsid w:val="00F15A3D"/>
    <w:rsid w:val="00F1695E"/>
    <w:rsid w:val="00F176DF"/>
    <w:rsid w:val="00F20D8D"/>
    <w:rsid w:val="00F2153A"/>
    <w:rsid w:val="00F2281E"/>
    <w:rsid w:val="00F22E98"/>
    <w:rsid w:val="00F23A6B"/>
    <w:rsid w:val="00F23CA6"/>
    <w:rsid w:val="00F24015"/>
    <w:rsid w:val="00F24AD9"/>
    <w:rsid w:val="00F24F07"/>
    <w:rsid w:val="00F25681"/>
    <w:rsid w:val="00F25885"/>
    <w:rsid w:val="00F27E08"/>
    <w:rsid w:val="00F30ACE"/>
    <w:rsid w:val="00F31DB0"/>
    <w:rsid w:val="00F3356E"/>
    <w:rsid w:val="00F33A0F"/>
    <w:rsid w:val="00F3626B"/>
    <w:rsid w:val="00F3660E"/>
    <w:rsid w:val="00F374A1"/>
    <w:rsid w:val="00F37721"/>
    <w:rsid w:val="00F4093F"/>
    <w:rsid w:val="00F41CBF"/>
    <w:rsid w:val="00F4254A"/>
    <w:rsid w:val="00F42574"/>
    <w:rsid w:val="00F43361"/>
    <w:rsid w:val="00F43A00"/>
    <w:rsid w:val="00F45D40"/>
    <w:rsid w:val="00F45DCF"/>
    <w:rsid w:val="00F46B62"/>
    <w:rsid w:val="00F4771B"/>
    <w:rsid w:val="00F50821"/>
    <w:rsid w:val="00F513BD"/>
    <w:rsid w:val="00F51A46"/>
    <w:rsid w:val="00F51B35"/>
    <w:rsid w:val="00F5216A"/>
    <w:rsid w:val="00F563A5"/>
    <w:rsid w:val="00F56738"/>
    <w:rsid w:val="00F56AEE"/>
    <w:rsid w:val="00F57D86"/>
    <w:rsid w:val="00F601CC"/>
    <w:rsid w:val="00F6060C"/>
    <w:rsid w:val="00F60A85"/>
    <w:rsid w:val="00F60AE7"/>
    <w:rsid w:val="00F60E38"/>
    <w:rsid w:val="00F61274"/>
    <w:rsid w:val="00F6191B"/>
    <w:rsid w:val="00F630F4"/>
    <w:rsid w:val="00F63B88"/>
    <w:rsid w:val="00F644C3"/>
    <w:rsid w:val="00F65666"/>
    <w:rsid w:val="00F65693"/>
    <w:rsid w:val="00F65828"/>
    <w:rsid w:val="00F6640B"/>
    <w:rsid w:val="00F66CA2"/>
    <w:rsid w:val="00F66CBE"/>
    <w:rsid w:val="00F66FCE"/>
    <w:rsid w:val="00F67C2D"/>
    <w:rsid w:val="00F67CB1"/>
    <w:rsid w:val="00F70042"/>
    <w:rsid w:val="00F70C91"/>
    <w:rsid w:val="00F71990"/>
    <w:rsid w:val="00F720E9"/>
    <w:rsid w:val="00F72BC1"/>
    <w:rsid w:val="00F72F7C"/>
    <w:rsid w:val="00F73E40"/>
    <w:rsid w:val="00F7420C"/>
    <w:rsid w:val="00F74FB5"/>
    <w:rsid w:val="00F750B3"/>
    <w:rsid w:val="00F7525B"/>
    <w:rsid w:val="00F75CD2"/>
    <w:rsid w:val="00F76BAA"/>
    <w:rsid w:val="00F7787B"/>
    <w:rsid w:val="00F77DDF"/>
    <w:rsid w:val="00F80056"/>
    <w:rsid w:val="00F80BA8"/>
    <w:rsid w:val="00F81ECF"/>
    <w:rsid w:val="00F8214C"/>
    <w:rsid w:val="00F82961"/>
    <w:rsid w:val="00F83C82"/>
    <w:rsid w:val="00F83D28"/>
    <w:rsid w:val="00F842C8"/>
    <w:rsid w:val="00F84362"/>
    <w:rsid w:val="00F8550A"/>
    <w:rsid w:val="00F856D0"/>
    <w:rsid w:val="00F85802"/>
    <w:rsid w:val="00F85823"/>
    <w:rsid w:val="00F859D4"/>
    <w:rsid w:val="00F8742F"/>
    <w:rsid w:val="00F879A6"/>
    <w:rsid w:val="00F9002C"/>
    <w:rsid w:val="00F91074"/>
    <w:rsid w:val="00F913B5"/>
    <w:rsid w:val="00F91419"/>
    <w:rsid w:val="00F919C0"/>
    <w:rsid w:val="00F9283A"/>
    <w:rsid w:val="00F951AA"/>
    <w:rsid w:val="00F95C5D"/>
    <w:rsid w:val="00F96AB3"/>
    <w:rsid w:val="00F96BFA"/>
    <w:rsid w:val="00F9757D"/>
    <w:rsid w:val="00F97960"/>
    <w:rsid w:val="00F97E57"/>
    <w:rsid w:val="00F97EA2"/>
    <w:rsid w:val="00FA0DA6"/>
    <w:rsid w:val="00FA0FC5"/>
    <w:rsid w:val="00FA15B3"/>
    <w:rsid w:val="00FA2A3D"/>
    <w:rsid w:val="00FA2A5D"/>
    <w:rsid w:val="00FA3D0A"/>
    <w:rsid w:val="00FA446B"/>
    <w:rsid w:val="00FA4CBC"/>
    <w:rsid w:val="00FA5B5C"/>
    <w:rsid w:val="00FA666F"/>
    <w:rsid w:val="00FA6866"/>
    <w:rsid w:val="00FA6D38"/>
    <w:rsid w:val="00FA6F1E"/>
    <w:rsid w:val="00FA7945"/>
    <w:rsid w:val="00FA7ACF"/>
    <w:rsid w:val="00FB1125"/>
    <w:rsid w:val="00FB19CE"/>
    <w:rsid w:val="00FB1E8C"/>
    <w:rsid w:val="00FB2DA5"/>
    <w:rsid w:val="00FB2DB3"/>
    <w:rsid w:val="00FB2E59"/>
    <w:rsid w:val="00FB31A3"/>
    <w:rsid w:val="00FB3A84"/>
    <w:rsid w:val="00FB3BEC"/>
    <w:rsid w:val="00FB446C"/>
    <w:rsid w:val="00FB5BD9"/>
    <w:rsid w:val="00FB6819"/>
    <w:rsid w:val="00FC006A"/>
    <w:rsid w:val="00FC043C"/>
    <w:rsid w:val="00FC08B4"/>
    <w:rsid w:val="00FC120B"/>
    <w:rsid w:val="00FC2372"/>
    <w:rsid w:val="00FC36DA"/>
    <w:rsid w:val="00FC3AF3"/>
    <w:rsid w:val="00FC4368"/>
    <w:rsid w:val="00FC4753"/>
    <w:rsid w:val="00FC6316"/>
    <w:rsid w:val="00FC6F5A"/>
    <w:rsid w:val="00FC7041"/>
    <w:rsid w:val="00FC7C82"/>
    <w:rsid w:val="00FD0160"/>
    <w:rsid w:val="00FD18C4"/>
    <w:rsid w:val="00FD1A59"/>
    <w:rsid w:val="00FD2B81"/>
    <w:rsid w:val="00FD2DB2"/>
    <w:rsid w:val="00FD3816"/>
    <w:rsid w:val="00FD4BCA"/>
    <w:rsid w:val="00FD51D7"/>
    <w:rsid w:val="00FD55F2"/>
    <w:rsid w:val="00FD5D36"/>
    <w:rsid w:val="00FD5E87"/>
    <w:rsid w:val="00FD624B"/>
    <w:rsid w:val="00FD6992"/>
    <w:rsid w:val="00FD6CF4"/>
    <w:rsid w:val="00FD72D2"/>
    <w:rsid w:val="00FD7979"/>
    <w:rsid w:val="00FE0CD9"/>
    <w:rsid w:val="00FE16FD"/>
    <w:rsid w:val="00FE2AA8"/>
    <w:rsid w:val="00FE417B"/>
    <w:rsid w:val="00FE5B87"/>
    <w:rsid w:val="00FE5F4B"/>
    <w:rsid w:val="00FE6C9A"/>
    <w:rsid w:val="00FE6CA4"/>
    <w:rsid w:val="00FF0734"/>
    <w:rsid w:val="00FF09C6"/>
    <w:rsid w:val="00FF1405"/>
    <w:rsid w:val="00FF14FA"/>
    <w:rsid w:val="00FF15D1"/>
    <w:rsid w:val="00FF44DB"/>
    <w:rsid w:val="00FF5DEF"/>
    <w:rsid w:val="00FF6660"/>
    <w:rsid w:val="00FF6837"/>
    <w:rsid w:val="00FF7474"/>
    <w:rsid w:val="00FF761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FA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014A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014A7"/>
    <w:rPr>
      <w:rFonts w:cs="Times New Roman"/>
      <w:sz w:val="18"/>
      <w:szCs w:val="18"/>
    </w:rPr>
  </w:style>
  <w:style w:type="paragraph" w:styleId="Footer">
    <w:name w:val="footer"/>
    <w:basedOn w:val="Normal"/>
    <w:link w:val="FooterChar"/>
    <w:uiPriority w:val="99"/>
    <w:rsid w:val="00D014A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014A7"/>
    <w:rPr>
      <w:rFonts w:cs="Times New Roman"/>
      <w:sz w:val="18"/>
      <w:szCs w:val="18"/>
    </w:rPr>
  </w:style>
  <w:style w:type="paragraph" w:styleId="ListParagraph">
    <w:name w:val="List Paragraph"/>
    <w:basedOn w:val="Normal"/>
    <w:uiPriority w:val="99"/>
    <w:qFormat/>
    <w:rsid w:val="00D014A7"/>
    <w:pPr>
      <w:ind w:firstLineChars="200" w:firstLine="420"/>
    </w:pPr>
  </w:style>
  <w:style w:type="paragraph" w:styleId="BodyTextIndent">
    <w:name w:val="Body Text Indent"/>
    <w:basedOn w:val="Normal"/>
    <w:link w:val="BodyTextIndentChar"/>
    <w:uiPriority w:val="99"/>
    <w:rsid w:val="00D014A7"/>
    <w:pPr>
      <w:ind w:firstLineChars="200" w:firstLine="640"/>
    </w:pPr>
    <w:rPr>
      <w:rFonts w:ascii="仿宋_GB2312" w:eastAsia="仿宋_GB2312" w:hAnsi="Times New Roman"/>
      <w:sz w:val="32"/>
      <w:szCs w:val="20"/>
    </w:rPr>
  </w:style>
  <w:style w:type="character" w:customStyle="1" w:styleId="BodyTextIndentChar">
    <w:name w:val="Body Text Indent Char"/>
    <w:basedOn w:val="DefaultParagraphFont"/>
    <w:link w:val="BodyTextIndent"/>
    <w:uiPriority w:val="99"/>
    <w:locked/>
    <w:rsid w:val="00D014A7"/>
    <w:rPr>
      <w:rFonts w:ascii="仿宋_GB2312" w:eastAsia="仿宋_GB2312"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844</TotalTime>
  <Pages>5</Pages>
  <Words>271</Words>
  <Characters>1549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XXP</dc:creator>
  <cp:keywords/>
  <dc:description/>
  <cp:lastModifiedBy>唐少武</cp:lastModifiedBy>
  <cp:revision>56</cp:revision>
  <cp:lastPrinted>2016-04-20T01:30:00Z</cp:lastPrinted>
  <dcterms:created xsi:type="dcterms:W3CDTF">2016-04-14T13:05:00Z</dcterms:created>
  <dcterms:modified xsi:type="dcterms:W3CDTF">2017-10-23T09:15:00Z</dcterms:modified>
</cp:coreProperties>
</file>