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3D" w:rsidRPr="006D0616" w:rsidRDefault="009E3D3D" w:rsidP="00D67C0B">
      <w:pPr>
        <w:widowControl/>
        <w:shd w:val="clear" w:color="auto" w:fill="FFFFFF"/>
        <w:spacing w:line="640" w:lineRule="exact"/>
        <w:jc w:val="center"/>
        <w:outlineLvl w:val="0"/>
        <w:rPr>
          <w:rFonts w:ascii="宋体" w:cs="Times New Roman"/>
          <w:b/>
          <w:color w:val="000000"/>
          <w:kern w:val="0"/>
          <w:sz w:val="24"/>
          <w:szCs w:val="24"/>
        </w:rPr>
      </w:pPr>
      <w:r w:rsidRPr="006D0616">
        <w:rPr>
          <w:rFonts w:ascii="宋体" w:hAnsi="宋体" w:cs="方正小标宋简体" w:hint="eastAsia"/>
          <w:b/>
          <w:color w:val="000000"/>
          <w:kern w:val="36"/>
          <w:sz w:val="44"/>
          <w:szCs w:val="44"/>
        </w:rPr>
        <w:t>档案系列高级职称</w:t>
      </w:r>
      <w:r>
        <w:rPr>
          <w:rFonts w:ascii="宋体" w:hAnsi="宋体" w:hint="eastAsia"/>
          <w:b/>
          <w:sz w:val="44"/>
          <w:szCs w:val="44"/>
        </w:rPr>
        <w:t>评审</w:t>
      </w:r>
      <w:r w:rsidRPr="006D0616">
        <w:rPr>
          <w:rFonts w:ascii="宋体" w:hAnsi="宋体" w:hint="eastAsia"/>
          <w:b/>
          <w:sz w:val="44"/>
          <w:szCs w:val="44"/>
        </w:rPr>
        <w:t>材料要求</w:t>
      </w:r>
    </w:p>
    <w:p w:rsidR="009E3D3D" w:rsidRPr="00CB78E8" w:rsidRDefault="009E3D3D" w:rsidP="00B0397C">
      <w:pPr>
        <w:widowControl/>
        <w:shd w:val="clear" w:color="auto" w:fill="FFFFFF"/>
        <w:spacing w:line="540" w:lineRule="exact"/>
        <w:jc w:val="left"/>
        <w:rPr>
          <w:rFonts w:ascii="宋体" w:cs="Times New Roman"/>
          <w:kern w:val="0"/>
          <w:sz w:val="32"/>
          <w:szCs w:val="32"/>
        </w:rPr>
      </w:pPr>
      <w:r w:rsidRPr="00B0397C">
        <w:rPr>
          <w:rFonts w:ascii="黑体" w:eastAsia="黑体" w:hAnsi="宋体" w:cs="黑体" w:hint="eastAsia"/>
          <w:kern w:val="0"/>
          <w:sz w:val="32"/>
          <w:szCs w:val="32"/>
        </w:rPr>
        <w:t xml:space="preserve">　　</w:t>
      </w:r>
    </w:p>
    <w:p w:rsidR="009E3D3D" w:rsidRPr="00091DC0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宋体" w:hAnsi="宋体" w:cs="方正仿宋简体" w:hint="eastAsia"/>
          <w:kern w:val="0"/>
          <w:sz w:val="32"/>
          <w:szCs w:val="32"/>
        </w:rPr>
        <w:t xml:space="preserve">　</w:t>
      </w:r>
      <w:r w:rsidRPr="00D67C0B">
        <w:rPr>
          <w:rFonts w:ascii="宋体" w:hAnsi="宋体" w:cs="方正仿宋简体" w:hint="eastAsia"/>
          <w:kern w:val="0"/>
          <w:sz w:val="32"/>
          <w:szCs w:val="32"/>
        </w:rPr>
        <w:t xml:space="preserve">　</w:t>
      </w:r>
      <w:r w:rsidRPr="00091DC0">
        <w:rPr>
          <w:rFonts w:ascii="仿宋_GB2312" w:eastAsia="仿宋_GB2312" w:hAnsi="宋体" w:cs="方正仿宋简体" w:hint="eastAsia"/>
          <w:kern w:val="0"/>
          <w:sz w:val="32"/>
          <w:szCs w:val="32"/>
        </w:rPr>
        <w:t>一、评审主要材料要求及排序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（一）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《专业技术职称评审表》一式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2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份；</w:t>
      </w:r>
    </w:p>
    <w:p w:rsidR="009E3D3D" w:rsidRDefault="009E3D3D" w:rsidP="00CC6F3F">
      <w:pPr>
        <w:widowControl/>
        <w:shd w:val="clear" w:color="auto" w:fill="FFFFFF"/>
        <w:ind w:firstLine="645"/>
        <w:jc w:val="left"/>
        <w:rPr>
          <w:rFonts w:ascii="仿宋_GB2312" w:eastAsia="仿宋_GB2312" w:hAnsi="宋体" w:cs="方正仿宋简体"/>
          <w:kern w:val="0"/>
          <w:sz w:val="32"/>
          <w:szCs w:val="32"/>
        </w:rPr>
      </w:pP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（二）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个人述职报告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5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份；</w:t>
      </w:r>
    </w:p>
    <w:p w:rsidR="009E3D3D" w:rsidRPr="00D67C0B" w:rsidRDefault="009E3D3D" w:rsidP="00CC6F3F">
      <w:pPr>
        <w:widowControl/>
        <w:shd w:val="clear" w:color="auto" w:fill="FFFFFF"/>
        <w:ind w:firstLine="645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（三）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《个人述职评议情况表》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份；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（四）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任现职以来获得的专业技术工作成果、奖励证书等已验证的</w:t>
      </w:r>
      <w:bookmarkStart w:id="0" w:name="_GoBack"/>
      <w:bookmarkEnd w:id="0"/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复印件各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份；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（五）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任现职以来在省部级以上报刊（全国公开发行、有正式刊号）发表的档案专业，独立或以第一作者发表的具有代表性的学术论文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2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篇，或具有代表性的学术著作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部。著作须报送封面、版权页、目录及内容复印件（一式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份）。论文须报送所载报纸、期刊或图书封面、版权页、目录及文章正文复印件（一式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份）。论文、著作以笔名发表的，须出具报社、期刊社、出版社证明。论文、著作属于合著的，须提供申报人完成字数或完成工作量的证明材料及申报人所著章节；</w:t>
      </w:r>
    </w:p>
    <w:p w:rsidR="009E3D3D" w:rsidRDefault="009E3D3D" w:rsidP="00EE62F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（六）外语考试成绩单</w:t>
      </w:r>
      <w:r w:rsidRPr="00416DBE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（此项没有可不提供，</w:t>
      </w:r>
      <w:r w:rsidRPr="00416DBE">
        <w:rPr>
          <w:rFonts w:ascii="仿宋_GB2312" w:eastAsia="仿宋_GB2312" w:hint="eastAsia"/>
          <w:sz w:val="32"/>
        </w:rPr>
        <w:t>需加盖</w:t>
      </w:r>
      <w:r>
        <w:rPr>
          <w:rFonts w:ascii="仿宋_GB2312" w:eastAsia="仿宋_GB2312" w:hint="eastAsia"/>
          <w:sz w:val="32"/>
        </w:rPr>
        <w:t>用人单位</w:t>
      </w:r>
      <w:r w:rsidRPr="00416DBE">
        <w:rPr>
          <w:rFonts w:ascii="仿宋_GB2312" w:eastAsia="仿宋_GB2312" w:hint="eastAsia"/>
          <w:sz w:val="32"/>
        </w:rPr>
        <w:t>公章和验证人签名</w:t>
      </w:r>
      <w:r>
        <w:rPr>
          <w:rFonts w:ascii="仿宋_GB2312" w:eastAsia="仿宋_GB2312" w:hint="eastAsia"/>
          <w:sz w:val="32"/>
        </w:rPr>
        <w:t>）。</w:t>
      </w:r>
    </w:p>
    <w:p w:rsidR="009E3D3D" w:rsidRDefault="009E3D3D" w:rsidP="00EE62F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（七）计算机考试证书</w:t>
      </w:r>
      <w:r w:rsidRPr="00416DBE">
        <w:rPr>
          <w:rFonts w:ascii="仿宋_GB2312" w:eastAsia="仿宋_GB2312" w:hint="eastAsia"/>
          <w:sz w:val="32"/>
        </w:rPr>
        <w:t>复印件</w:t>
      </w:r>
      <w:r>
        <w:rPr>
          <w:rFonts w:ascii="仿宋_GB2312" w:eastAsia="仿宋_GB2312" w:hint="eastAsia"/>
          <w:sz w:val="32"/>
        </w:rPr>
        <w:t>（此项没有可不提供，</w:t>
      </w:r>
      <w:r w:rsidRPr="00416DBE">
        <w:rPr>
          <w:rFonts w:ascii="仿宋_GB2312" w:eastAsia="仿宋_GB2312" w:hint="eastAsia"/>
          <w:sz w:val="32"/>
        </w:rPr>
        <w:t>需加盖</w:t>
      </w:r>
      <w:r>
        <w:rPr>
          <w:rFonts w:ascii="仿宋_GB2312" w:eastAsia="仿宋_GB2312" w:hint="eastAsia"/>
          <w:sz w:val="32"/>
        </w:rPr>
        <w:t>用人单位</w:t>
      </w:r>
      <w:r w:rsidRPr="00416DBE">
        <w:rPr>
          <w:rFonts w:ascii="仿宋_GB2312" w:eastAsia="仿宋_GB2312" w:hint="eastAsia"/>
          <w:sz w:val="32"/>
        </w:rPr>
        <w:t>公章和验证人签名</w:t>
      </w:r>
      <w:r>
        <w:rPr>
          <w:rFonts w:ascii="仿宋_GB2312" w:eastAsia="仿宋_GB2312" w:hint="eastAsia"/>
          <w:sz w:val="32"/>
        </w:rPr>
        <w:t>）。</w:t>
      </w:r>
    </w:p>
    <w:p w:rsidR="009E3D3D" w:rsidRDefault="009E3D3D" w:rsidP="00EE62F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（八）人力资源社会保障部门出具的继续教育合格证明原件（此项没有可不提供）。</w:t>
      </w:r>
    </w:p>
    <w:p w:rsidR="009E3D3D" w:rsidRDefault="009E3D3D" w:rsidP="00EE62F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（九）取得现专业技术职称后违纪违规情况材料（此项没有可不提供）。</w:t>
      </w:r>
    </w:p>
    <w:p w:rsidR="009E3D3D" w:rsidRPr="00EE62F1" w:rsidRDefault="009E3D3D" w:rsidP="00EE62F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（十）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申报人员须</w:t>
      </w:r>
      <w:r w:rsidRPr="00D67C0B">
        <w:rPr>
          <w:rFonts w:ascii="仿宋_GB2312" w:eastAsia="仿宋_GB2312" w:hAnsi="宋体" w:cs="方正仿宋简体" w:hint="eastAsia"/>
          <w:sz w:val="32"/>
          <w:szCs w:val="32"/>
        </w:rPr>
        <w:t>提交身份证复印件</w:t>
      </w:r>
      <w:r w:rsidRPr="00D67C0B">
        <w:rPr>
          <w:rFonts w:ascii="仿宋_GB2312" w:eastAsia="仿宋_GB2312" w:hAnsi="宋体" w:cs="方正仿宋简体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sz w:val="32"/>
          <w:szCs w:val="32"/>
        </w:rPr>
        <w:t>份和免冠</w:t>
      </w:r>
      <w:r w:rsidRPr="00D67C0B">
        <w:rPr>
          <w:rFonts w:ascii="仿宋_GB2312" w:eastAsia="仿宋_GB2312" w:hAnsi="宋体" w:cs="方正仿宋简体"/>
          <w:sz w:val="32"/>
          <w:szCs w:val="32"/>
        </w:rPr>
        <w:t>2</w:t>
      </w:r>
      <w:r w:rsidRPr="00D67C0B">
        <w:rPr>
          <w:rFonts w:ascii="仿宋_GB2312" w:eastAsia="仿宋_GB2312" w:hAnsi="宋体" w:cs="方正仿宋简体" w:hint="eastAsia"/>
          <w:sz w:val="32"/>
          <w:szCs w:val="32"/>
        </w:rPr>
        <w:t>寸正照</w:t>
      </w:r>
      <w:r w:rsidRPr="00D67C0B">
        <w:rPr>
          <w:rFonts w:ascii="仿宋_GB2312" w:eastAsia="仿宋_GB2312" w:hAnsi="宋体" w:cs="方正仿宋简体"/>
          <w:sz w:val="32"/>
          <w:szCs w:val="32"/>
        </w:rPr>
        <w:t>2</w:t>
      </w:r>
      <w:r w:rsidRPr="00D67C0B">
        <w:rPr>
          <w:rFonts w:ascii="仿宋_GB2312" w:eastAsia="仿宋_GB2312" w:hAnsi="宋体" w:cs="方正仿宋简体" w:hint="eastAsia"/>
          <w:sz w:val="32"/>
          <w:szCs w:val="32"/>
        </w:rPr>
        <w:t>张，装入普通信封并在封面注明：姓名及本人手机号码（用于制作理论考试准考证和通知考试时间、地点）</w:t>
      </w:r>
      <w:r>
        <w:rPr>
          <w:rFonts w:ascii="仿宋_GB2312" w:eastAsia="仿宋_GB2312" w:hAnsi="宋体" w:cs="方正仿宋简体" w:hint="eastAsia"/>
          <w:sz w:val="32"/>
          <w:szCs w:val="32"/>
        </w:rPr>
        <w:t>。</w:t>
      </w:r>
    </w:p>
    <w:p w:rsidR="009E3D3D" w:rsidRPr="00CC6F3F" w:rsidRDefault="009E3D3D" w:rsidP="00CC6F3F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CC6F3F">
        <w:rPr>
          <w:rFonts w:ascii="仿宋_GB2312" w:eastAsia="仿宋_GB2312" w:hAnsi="宋体" w:cs="黑体" w:hint="eastAsia"/>
          <w:kern w:val="0"/>
          <w:sz w:val="32"/>
          <w:szCs w:val="32"/>
        </w:rPr>
        <w:t>二、材料整理装袋注意事项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 xml:space="preserve">  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（一）贴写材料原件或复印件等，应使用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70g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以上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A4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白纸作底。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（二）填写工整，不得随意涂改。报送的材料真实、完整、一致，不得漏项。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（三）所有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申报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材料应装入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材料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袋内。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、材料袋必须使用牛皮纸质袋。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2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、正面写明申报人姓名、所在（或送审）单位、申报系列、</w:t>
      </w:r>
      <w:r>
        <w:rPr>
          <w:rFonts w:ascii="仿宋_GB2312" w:eastAsia="仿宋_GB2312" w:hAnsi="宋体" w:cs="方正仿宋简体" w:hint="eastAsia"/>
          <w:kern w:val="0"/>
          <w:sz w:val="32"/>
          <w:szCs w:val="32"/>
        </w:rPr>
        <w:t>职称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，并列出送审目录。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　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3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、材料袋的底端封口处应醒目地标明申报人姓名、联系方式及所在（送审）单位。</w:t>
      </w:r>
    </w:p>
    <w:p w:rsidR="009E3D3D" w:rsidRPr="00D67C0B" w:rsidRDefault="009E3D3D" w:rsidP="00CC6F3F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4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、送审材料一般为一人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1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袋，最多不超过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3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袋。　</w:t>
      </w:r>
    </w:p>
    <w:p w:rsidR="009E3D3D" w:rsidRPr="00D67C0B" w:rsidRDefault="009E3D3D" w:rsidP="006D0616">
      <w:pPr>
        <w:widowControl/>
        <w:shd w:val="clear" w:color="auto" w:fill="FFFFFF"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</w:p>
    <w:p w:rsidR="009E3D3D" w:rsidRPr="00D67C0B" w:rsidRDefault="009E3D3D" w:rsidP="006D0616">
      <w:pPr>
        <w:widowControl/>
        <w:shd w:val="clear" w:color="auto" w:fill="FFFFFF"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联系电话：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 xml:space="preserve">0731-82219745   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联系人：何华</w:t>
      </w:r>
    </w:p>
    <w:p w:rsidR="009E3D3D" w:rsidRPr="00D67C0B" w:rsidRDefault="009E3D3D" w:rsidP="006D0616">
      <w:pPr>
        <w:widowControl/>
        <w:shd w:val="clear" w:color="auto" w:fill="FFFFFF"/>
        <w:ind w:firstLine="480"/>
        <w:jc w:val="left"/>
        <w:rPr>
          <w:rFonts w:ascii="仿宋_GB2312" w:eastAsia="仿宋_GB2312" w:hAnsi="宋体" w:cs="方正仿宋简体"/>
          <w:kern w:val="0"/>
          <w:sz w:val="32"/>
          <w:szCs w:val="32"/>
        </w:rPr>
      </w:pP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>电子邮箱：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>hndazc000@163.com</w:t>
      </w:r>
    </w:p>
    <w:p w:rsidR="009E3D3D" w:rsidRPr="00D67C0B" w:rsidRDefault="009E3D3D" w:rsidP="006D0616">
      <w:pPr>
        <w:widowControl/>
        <w:shd w:val="clear" w:color="auto" w:fill="FFFFFF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cs="Times New Roman"/>
          <w:kern w:val="0"/>
          <w:sz w:val="32"/>
          <w:szCs w:val="32"/>
        </w:rPr>
        <w:t> </w:t>
      </w:r>
    </w:p>
    <w:p w:rsidR="009E3D3D" w:rsidRPr="00D67C0B" w:rsidRDefault="009E3D3D" w:rsidP="00CC6F3F">
      <w:pPr>
        <w:widowControl/>
        <w:shd w:val="clear" w:color="auto" w:fill="FFFFFF"/>
        <w:ind w:right="480" w:firstLineChars="1250" w:firstLine="4000"/>
        <w:rPr>
          <w:rFonts w:ascii="仿宋_GB2312" w:eastAsia="仿宋_GB2312" w:cs="Times New Roman"/>
          <w:kern w:val="0"/>
          <w:sz w:val="32"/>
          <w:szCs w:val="32"/>
        </w:rPr>
      </w:pPr>
      <w:r w:rsidRPr="00D67C0B">
        <w:rPr>
          <w:rFonts w:ascii="仿宋_GB2312" w:eastAsia="仿宋_GB2312" w:cs="Times New Roman"/>
          <w:kern w:val="0"/>
          <w:sz w:val="32"/>
          <w:szCs w:val="32"/>
        </w:rPr>
        <w:t> </w:t>
      </w:r>
      <w:r w:rsidRPr="00D67C0B">
        <w:rPr>
          <w:rFonts w:ascii="仿宋_GB2312" w:eastAsia="仿宋_GB2312" w:hAnsi="宋体" w:cs="方正仿宋简体" w:hint="eastAsia"/>
          <w:kern w:val="0"/>
          <w:sz w:val="32"/>
          <w:szCs w:val="32"/>
        </w:rPr>
        <w:t xml:space="preserve">　</w:t>
      </w:r>
      <w:r w:rsidRPr="00D67C0B">
        <w:rPr>
          <w:rFonts w:ascii="仿宋_GB2312" w:eastAsia="仿宋_GB2312" w:hAnsi="宋体" w:cs="方正仿宋简体"/>
          <w:kern w:val="0"/>
          <w:sz w:val="32"/>
          <w:szCs w:val="32"/>
        </w:rPr>
        <w:t xml:space="preserve">                     </w:t>
      </w:r>
    </w:p>
    <w:p w:rsidR="009E3D3D" w:rsidRPr="006D0616" w:rsidRDefault="009E3D3D" w:rsidP="006D0616">
      <w:pPr>
        <w:rPr>
          <w:rFonts w:ascii="仿宋_GB2312" w:eastAsia="仿宋_GB2312" w:cs="Times New Roman"/>
          <w:sz w:val="32"/>
          <w:szCs w:val="32"/>
        </w:rPr>
      </w:pPr>
    </w:p>
    <w:sectPr w:rsidR="009E3D3D" w:rsidRPr="006D0616" w:rsidSect="00B039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D3D" w:rsidRDefault="009E3D3D" w:rsidP="00B8461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E3D3D" w:rsidRDefault="009E3D3D" w:rsidP="00B8461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D3D" w:rsidRDefault="009E3D3D" w:rsidP="00B8461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E3D3D" w:rsidRDefault="009E3D3D" w:rsidP="00B8461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 w:rsidP="00EE62F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D3D" w:rsidRDefault="009E3D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C13"/>
    <w:rsid w:val="00000345"/>
    <w:rsid w:val="00003961"/>
    <w:rsid w:val="00091DC0"/>
    <w:rsid w:val="000B26C6"/>
    <w:rsid w:val="000E6970"/>
    <w:rsid w:val="00160104"/>
    <w:rsid w:val="001920FC"/>
    <w:rsid w:val="00193550"/>
    <w:rsid w:val="0020136D"/>
    <w:rsid w:val="00223C4D"/>
    <w:rsid w:val="002334AD"/>
    <w:rsid w:val="002427EF"/>
    <w:rsid w:val="002436BE"/>
    <w:rsid w:val="002550E8"/>
    <w:rsid w:val="00277D26"/>
    <w:rsid w:val="00293CC7"/>
    <w:rsid w:val="002B0157"/>
    <w:rsid w:val="002B2F39"/>
    <w:rsid w:val="002F5215"/>
    <w:rsid w:val="00300E21"/>
    <w:rsid w:val="003A05AD"/>
    <w:rsid w:val="003A584D"/>
    <w:rsid w:val="003F10DB"/>
    <w:rsid w:val="004119EA"/>
    <w:rsid w:val="00416DBE"/>
    <w:rsid w:val="0044521B"/>
    <w:rsid w:val="004601E3"/>
    <w:rsid w:val="00467D0A"/>
    <w:rsid w:val="004C5783"/>
    <w:rsid w:val="004C7C1E"/>
    <w:rsid w:val="0054006F"/>
    <w:rsid w:val="005433DA"/>
    <w:rsid w:val="00562BE5"/>
    <w:rsid w:val="005A3653"/>
    <w:rsid w:val="005F1360"/>
    <w:rsid w:val="00602152"/>
    <w:rsid w:val="00613EE3"/>
    <w:rsid w:val="006B72AC"/>
    <w:rsid w:val="006D0616"/>
    <w:rsid w:val="00725205"/>
    <w:rsid w:val="00742A6E"/>
    <w:rsid w:val="007B0FBF"/>
    <w:rsid w:val="007E07B0"/>
    <w:rsid w:val="007F2E3D"/>
    <w:rsid w:val="00851F13"/>
    <w:rsid w:val="00872506"/>
    <w:rsid w:val="00874DF3"/>
    <w:rsid w:val="008A5B7B"/>
    <w:rsid w:val="008B1439"/>
    <w:rsid w:val="008C7E31"/>
    <w:rsid w:val="0094593E"/>
    <w:rsid w:val="009A15CD"/>
    <w:rsid w:val="009A33CE"/>
    <w:rsid w:val="009E3D3D"/>
    <w:rsid w:val="009E49B5"/>
    <w:rsid w:val="009F1DC4"/>
    <w:rsid w:val="00A0074D"/>
    <w:rsid w:val="00A370A9"/>
    <w:rsid w:val="00A418D2"/>
    <w:rsid w:val="00A6433E"/>
    <w:rsid w:val="00A85DCA"/>
    <w:rsid w:val="00AC1D16"/>
    <w:rsid w:val="00AD7E47"/>
    <w:rsid w:val="00AF76D4"/>
    <w:rsid w:val="00B0397C"/>
    <w:rsid w:val="00B05BB4"/>
    <w:rsid w:val="00B2476F"/>
    <w:rsid w:val="00B26A7C"/>
    <w:rsid w:val="00B3529B"/>
    <w:rsid w:val="00B500B7"/>
    <w:rsid w:val="00B84616"/>
    <w:rsid w:val="00BB5C0E"/>
    <w:rsid w:val="00BD1D3E"/>
    <w:rsid w:val="00BE7683"/>
    <w:rsid w:val="00BF7F75"/>
    <w:rsid w:val="00C75AE9"/>
    <w:rsid w:val="00C93B98"/>
    <w:rsid w:val="00CB78E8"/>
    <w:rsid w:val="00CC3D88"/>
    <w:rsid w:val="00CC547F"/>
    <w:rsid w:val="00CC6F3F"/>
    <w:rsid w:val="00D67C0B"/>
    <w:rsid w:val="00D72888"/>
    <w:rsid w:val="00DA117B"/>
    <w:rsid w:val="00DA46B7"/>
    <w:rsid w:val="00DE6BF2"/>
    <w:rsid w:val="00E06C70"/>
    <w:rsid w:val="00E27C13"/>
    <w:rsid w:val="00E33442"/>
    <w:rsid w:val="00E62619"/>
    <w:rsid w:val="00EE62F1"/>
    <w:rsid w:val="00F01DA8"/>
    <w:rsid w:val="00F15030"/>
    <w:rsid w:val="00FB2B37"/>
    <w:rsid w:val="00FD1993"/>
    <w:rsid w:val="00FD1BA1"/>
    <w:rsid w:val="00FD2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55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4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4616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B84616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4616"/>
    <w:rPr>
      <w:rFonts w:cs="Times New Roman"/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F01DA8"/>
    <w:rPr>
      <w:rFonts w:cs="Times New Roman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1DA8"/>
    <w:rPr>
      <w:rFonts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51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390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139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51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513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13906">
                                          <w:marLeft w:val="0"/>
                                          <w:marRight w:val="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1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3898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138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51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51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13910">
                                          <w:marLeft w:val="0"/>
                                          <w:marRight w:val="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51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329</TotalTime>
  <Pages>3</Pages>
  <Words>130</Words>
  <Characters>744</Characters>
  <Application>Microsoft Office Outlook</Application>
  <DocSecurity>0</DocSecurity>
  <Lines>0</Lines>
  <Paragraphs>0</Paragraphs>
  <ScaleCrop>false</ScaleCrop>
  <Company>湖南省档案局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hehua </dc:creator>
  <cp:keywords/>
  <dc:description/>
  <cp:lastModifiedBy>唐少武</cp:lastModifiedBy>
  <cp:revision>46</cp:revision>
  <cp:lastPrinted>2016-03-18T01:42:00Z</cp:lastPrinted>
  <dcterms:created xsi:type="dcterms:W3CDTF">2013-10-14T03:29:00Z</dcterms:created>
  <dcterms:modified xsi:type="dcterms:W3CDTF">2017-10-25T01:54:00Z</dcterms:modified>
</cp:coreProperties>
</file>